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C98A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68009D61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7FC93C54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  <w:r w:rsidRPr="001C1C27">
        <w:rPr>
          <w:b/>
          <w:sz w:val="22"/>
          <w:szCs w:val="22"/>
        </w:rPr>
        <w:t>ОБЩИЕ УКАЗАНИЯ</w:t>
      </w:r>
    </w:p>
    <w:p w14:paraId="661C6856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sz w:val="10"/>
          <w:szCs w:val="10"/>
        </w:rPr>
      </w:pPr>
    </w:p>
    <w:p w14:paraId="0A72C9B9" w14:textId="77777777" w:rsidR="003A5A5E" w:rsidRDefault="003A5A5E" w:rsidP="000410F7">
      <w:pPr>
        <w:pStyle w:val="1110"/>
        <w:spacing w:line="300" w:lineRule="auto"/>
        <w:ind w:firstLine="567"/>
        <w:contextualSpacing/>
      </w:pPr>
    </w:p>
    <w:p w14:paraId="5AE64459" w14:textId="20E95F28" w:rsidR="00FA2DE4" w:rsidRDefault="00BA1F0D" w:rsidP="000410F7">
      <w:pPr>
        <w:pStyle w:val="1110"/>
        <w:spacing w:line="300" w:lineRule="auto"/>
        <w:ind w:firstLine="567"/>
        <w:contextualSpacing/>
      </w:pPr>
      <w:r>
        <w:t xml:space="preserve">1. </w:t>
      </w:r>
      <w:r w:rsidR="00FC789A">
        <w:t>Ежеквартальный сборник «</w:t>
      </w:r>
      <w:r w:rsidR="00F17D46" w:rsidRPr="00F17D46">
        <w:t>Бюллетень цен на строительную продукцию предприятий Чувашской Республики</w:t>
      </w:r>
      <w:r w:rsidR="00FC789A">
        <w:t>»</w:t>
      </w:r>
      <w:r w:rsidR="00F17D46" w:rsidRPr="00F17D46">
        <w:t xml:space="preserve"> </w:t>
      </w:r>
      <w:r w:rsidR="0063611B">
        <w:t xml:space="preserve">разработан для </w:t>
      </w:r>
      <w:r w:rsidR="00FA2DE4" w:rsidRPr="00FA2DE4">
        <w:t>обеспече</w:t>
      </w:r>
      <w:r w:rsidR="0063611B">
        <w:t>ния</w:t>
      </w:r>
      <w:r w:rsidR="00FA2DE4" w:rsidRPr="00FA2DE4">
        <w:t xml:space="preserve"> всех участников инвестиционного процесса информацией о </w:t>
      </w:r>
      <w:r w:rsidR="00BE317E">
        <w:t xml:space="preserve">стоимости </w:t>
      </w:r>
      <w:r w:rsidR="00BE317E" w:rsidRPr="00FA2DE4">
        <w:t>ресурс</w:t>
      </w:r>
      <w:r w:rsidR="00BE317E">
        <w:t>ов</w:t>
      </w:r>
      <w:r w:rsidR="00BE317E" w:rsidRPr="00FA2DE4">
        <w:t xml:space="preserve">, </w:t>
      </w:r>
      <w:r w:rsidR="00BE317E">
        <w:t>применяемых</w:t>
      </w:r>
      <w:r w:rsidR="00BE317E" w:rsidRPr="00FA2DE4">
        <w:t xml:space="preserve"> в строительстве</w:t>
      </w:r>
      <w:r w:rsidR="00BE317E">
        <w:t xml:space="preserve"> в</w:t>
      </w:r>
      <w:r w:rsidR="00BE317E" w:rsidRPr="00FA2DE4">
        <w:t xml:space="preserve"> </w:t>
      </w:r>
      <w:r w:rsidR="00FA2DE4" w:rsidRPr="00FA2DE4">
        <w:t>текущем уровне цен</w:t>
      </w:r>
      <w:r w:rsidR="00FA2DE4">
        <w:t>.</w:t>
      </w:r>
    </w:p>
    <w:p w14:paraId="4F2AA3AB" w14:textId="33F4389B" w:rsidR="002F472B" w:rsidRPr="000762FF" w:rsidRDefault="00BA1F0D" w:rsidP="000410F7">
      <w:pPr>
        <w:pStyle w:val="1110"/>
        <w:spacing w:line="300" w:lineRule="auto"/>
        <w:ind w:firstLine="567"/>
        <w:contextualSpacing/>
      </w:pPr>
      <w:r>
        <w:t xml:space="preserve">2. </w:t>
      </w:r>
      <w:r w:rsidR="002F472B">
        <w:t xml:space="preserve">Информация о текущей стоимости </w:t>
      </w:r>
      <w:r w:rsidR="000410F7">
        <w:t xml:space="preserve">строительных ресурсов </w:t>
      </w:r>
      <w:r w:rsidR="002F472B">
        <w:t xml:space="preserve">предназначена </w:t>
      </w:r>
      <w:r w:rsidR="002F472B" w:rsidRPr="00A01DEE">
        <w:t xml:space="preserve">для ориентирования участников строительного рынка </w:t>
      </w:r>
      <w:r w:rsidR="002F472B">
        <w:t>при</w:t>
      </w:r>
      <w:r w:rsidR="002F472B" w:rsidRPr="00A01DEE">
        <w:t xml:space="preserve"> определени</w:t>
      </w:r>
      <w:r w:rsidR="002F472B">
        <w:t>и</w:t>
      </w:r>
      <w:r w:rsidR="002F472B" w:rsidRPr="00A01DEE">
        <w:t xml:space="preserve">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</w:t>
      </w:r>
      <w:r w:rsidR="002D1A03">
        <w:t>Чувашской Республики</w:t>
      </w:r>
      <w:r w:rsidR="002F472B">
        <w:t>.</w:t>
      </w:r>
    </w:p>
    <w:p w14:paraId="487E3C47" w14:textId="07DC7FC8" w:rsidR="002F472B" w:rsidRDefault="00BA1F0D" w:rsidP="000410F7">
      <w:pPr>
        <w:pStyle w:val="1110"/>
        <w:spacing w:line="300" w:lineRule="auto"/>
        <w:ind w:firstLine="567"/>
        <w:contextualSpacing/>
      </w:pPr>
      <w:r>
        <w:t xml:space="preserve">3. </w:t>
      </w:r>
      <w:r w:rsidR="00BE317E">
        <w:t>Сборник является о</w:t>
      </w:r>
      <w:r w:rsidR="00BE317E" w:rsidRPr="00BE317E">
        <w:t>фициальн</w:t>
      </w:r>
      <w:r w:rsidR="00BE317E">
        <w:t>ым</w:t>
      </w:r>
      <w:r w:rsidR="00BE317E" w:rsidRPr="00BE317E">
        <w:t xml:space="preserve"> издание</w:t>
      </w:r>
      <w:r w:rsidR="00BE317E">
        <w:t>м</w:t>
      </w:r>
      <w:r w:rsidR="00792A90">
        <w:t xml:space="preserve"> (прейскурантом)</w:t>
      </w:r>
      <w:r w:rsidR="00BE317E">
        <w:t xml:space="preserve"> и м</w:t>
      </w:r>
      <w:r w:rsidR="00BE317E" w:rsidRPr="00BE317E">
        <w:t xml:space="preserve">ожет использоваться для проведения конъюнктурного анализа </w:t>
      </w:r>
      <w:r w:rsidR="000410F7" w:rsidRPr="00BE317E">
        <w:t>в качестве информации</w:t>
      </w:r>
      <w:r w:rsidR="000410F7">
        <w:t xml:space="preserve"> </w:t>
      </w:r>
      <w:r w:rsidR="002F472B">
        <w:t xml:space="preserve">о текущих </w:t>
      </w:r>
      <w:r w:rsidR="002F472B" w:rsidRPr="00BE317E">
        <w:t>цен</w:t>
      </w:r>
      <w:r w:rsidR="002F472B">
        <w:t>ах</w:t>
      </w:r>
      <w:r w:rsidR="002F472B" w:rsidRPr="00BE317E">
        <w:t xml:space="preserve"> на материалы, изделия, конструкции (материальные ресурсы) и оборудование для строительства </w:t>
      </w:r>
      <w:r w:rsidR="00611B2A">
        <w:t xml:space="preserve">и определения их сметной стоимости </w:t>
      </w:r>
      <w:r w:rsidR="00BE317E" w:rsidRPr="00BE317E">
        <w:t>по наиболее экономичному варианту</w:t>
      </w:r>
      <w:r w:rsidR="002F472B">
        <w:t>, в</w:t>
      </w:r>
      <w:r w:rsidR="002F472B" w:rsidRPr="00BE317E">
        <w:t xml:space="preserve"> соответствии с </w:t>
      </w:r>
      <w:proofErr w:type="spellStart"/>
      <w:r w:rsidR="002F472B" w:rsidRPr="00BE317E">
        <w:t>п.</w:t>
      </w:r>
      <w:r w:rsidR="002D1A03">
        <w:t>п</w:t>
      </w:r>
      <w:proofErr w:type="spellEnd"/>
      <w:r w:rsidR="002D1A03">
        <w:t>. 13-</w:t>
      </w:r>
      <w:r w:rsidR="002F472B" w:rsidRPr="00BE317E">
        <w:t>14 Методики определения сметной стоимости строительства (Приказ Минстроя</w:t>
      </w:r>
      <w:r w:rsidR="002F472B">
        <w:t xml:space="preserve"> России </w:t>
      </w:r>
      <w:r w:rsidR="000410F7">
        <w:t>№ 421/</w:t>
      </w:r>
      <w:proofErr w:type="spellStart"/>
      <w:r w:rsidR="000410F7">
        <w:t>пр</w:t>
      </w:r>
      <w:proofErr w:type="spellEnd"/>
      <w:r w:rsidR="000410F7">
        <w:t xml:space="preserve"> </w:t>
      </w:r>
      <w:r w:rsidR="002F472B">
        <w:t>от 04.08.2020).</w:t>
      </w:r>
      <w:r w:rsidR="000410F7">
        <w:t xml:space="preserve"> </w:t>
      </w:r>
    </w:p>
    <w:p w14:paraId="7C72EA2B" w14:textId="5665F214" w:rsidR="008F4ACD" w:rsidRDefault="00BA1F0D" w:rsidP="000410F7">
      <w:pPr>
        <w:pStyle w:val="1110"/>
        <w:spacing w:line="300" w:lineRule="auto"/>
        <w:ind w:firstLine="567"/>
        <w:contextualSpacing/>
      </w:pPr>
      <w:r>
        <w:t xml:space="preserve">4. </w:t>
      </w:r>
      <w:r w:rsidR="008F4ACD">
        <w:t xml:space="preserve">В сборнике содержится информация </w:t>
      </w:r>
      <w:r w:rsidR="00792A90">
        <w:t>о наименовании, КПП, ИНН производителя (</w:t>
      </w:r>
      <w:proofErr w:type="spellStart"/>
      <w:r w:rsidR="00792A90">
        <w:t>поставшика</w:t>
      </w:r>
      <w:proofErr w:type="spellEnd"/>
      <w:r w:rsidR="00792A90">
        <w:t xml:space="preserve">) и </w:t>
      </w:r>
      <w:r w:rsidR="00EE27F5">
        <w:t>ценах</w:t>
      </w:r>
      <w:r w:rsidR="00792A90">
        <w:t>,</w:t>
      </w:r>
      <w:r w:rsidR="00EE27F5">
        <w:t xml:space="preserve"> без учета затрат на перевозку, </w:t>
      </w:r>
      <w:r w:rsidR="008F4ACD">
        <w:t>по каждому ресурсу</w:t>
      </w:r>
      <w:r>
        <w:t xml:space="preserve">. </w:t>
      </w:r>
      <w:proofErr w:type="gramStart"/>
      <w:r>
        <w:t>У</w:t>
      </w:r>
      <w:r w:rsidR="00EE27F5">
        <w:t xml:space="preserve"> предприятий</w:t>
      </w:r>
      <w:proofErr w:type="gramEnd"/>
      <w:r w:rsidR="00EE27F5">
        <w:t xml:space="preserve"> работающих по упрощенной системе налогообложения графа «с НДС» не заполнена</w:t>
      </w:r>
      <w:r w:rsidR="008F4ACD">
        <w:t>.</w:t>
      </w:r>
      <w:r w:rsidR="008F4ACD" w:rsidRPr="008F4ACD">
        <w:t xml:space="preserve"> </w:t>
      </w:r>
    </w:p>
    <w:p w14:paraId="177E3B01" w14:textId="25CF6639" w:rsidR="00BA1F0D" w:rsidRDefault="00BA1F0D" w:rsidP="000410F7">
      <w:pPr>
        <w:pStyle w:val="1110"/>
        <w:spacing w:line="300" w:lineRule="auto"/>
        <w:ind w:firstLine="567"/>
        <w:contextualSpacing/>
      </w:pPr>
      <w:r>
        <w:t xml:space="preserve">5. </w:t>
      </w:r>
      <w:r w:rsidR="00AB6C2F">
        <w:t xml:space="preserve">Текущие цены </w:t>
      </w:r>
      <w:r>
        <w:t>определены</w:t>
      </w:r>
      <w:r w:rsidRPr="00BA1F0D">
        <w:t xml:space="preserve"> по состоянию на </w:t>
      </w:r>
      <w:r w:rsidR="00B5162E">
        <w:rPr>
          <w:lang w:val="en-US"/>
        </w:rPr>
        <w:t>I</w:t>
      </w:r>
      <w:r w:rsidR="002042DC">
        <w:rPr>
          <w:lang w:val="en-US"/>
        </w:rPr>
        <w:t>I</w:t>
      </w:r>
      <w:r w:rsidRPr="00BA1F0D">
        <w:t xml:space="preserve"> квартал 202</w:t>
      </w:r>
      <w:r w:rsidR="002042DC" w:rsidRPr="002042DC">
        <w:t>2</w:t>
      </w:r>
      <w:r w:rsidRPr="00BA1F0D">
        <w:t xml:space="preserve"> года </w:t>
      </w:r>
      <w:r>
        <w:t>и вводятся в действие с</w:t>
      </w:r>
      <w:r w:rsidR="00AB6C2F">
        <w:t xml:space="preserve"> начала квартала. </w:t>
      </w:r>
    </w:p>
    <w:p w14:paraId="0D91F616" w14:textId="70F7A845" w:rsidR="00AB6C2F" w:rsidRDefault="00BA1F0D" w:rsidP="000410F7">
      <w:pPr>
        <w:pStyle w:val="1110"/>
        <w:spacing w:line="300" w:lineRule="auto"/>
        <w:ind w:firstLine="567"/>
        <w:contextualSpacing/>
      </w:pPr>
      <w:r>
        <w:t xml:space="preserve">6. </w:t>
      </w:r>
      <w:r w:rsidR="00AB6C2F">
        <w:t xml:space="preserve">При </w:t>
      </w:r>
      <w:r w:rsidR="0036511A">
        <w:t>применении</w:t>
      </w:r>
      <w:r w:rsidR="00AB6C2F">
        <w:t xml:space="preserve"> цен </w:t>
      </w:r>
      <w:r w:rsidR="0036511A">
        <w:t>строительных ресурсов</w:t>
      </w:r>
      <w:r w:rsidR="00AB6C2F">
        <w:t xml:space="preserve"> для </w:t>
      </w:r>
      <w:r>
        <w:t>проведения</w:t>
      </w:r>
      <w:r w:rsidR="00AB6C2F">
        <w:t xml:space="preserve"> конъюнктурного анализа, </w:t>
      </w:r>
      <w:proofErr w:type="gramStart"/>
      <w:r w:rsidR="00364493">
        <w:t xml:space="preserve">период </w:t>
      </w:r>
      <w:r w:rsidR="0036511A">
        <w:t>действия</w:t>
      </w:r>
      <w:r w:rsidR="00AB6C2F">
        <w:t xml:space="preserve"> ценовых предложений (прайс-листов)</w:t>
      </w:r>
      <w:proofErr w:type="gramEnd"/>
      <w:r w:rsidR="00AB6C2F">
        <w:t xml:space="preserve"> </w:t>
      </w:r>
      <w:r w:rsidR="00AB6C2F" w:rsidRPr="0036511A">
        <w:t xml:space="preserve">использованных </w:t>
      </w:r>
      <w:r w:rsidR="00364493">
        <w:t>для формирования сборника, не превышающий 6</w:t>
      </w:r>
      <w:r w:rsidR="0036511A">
        <w:t xml:space="preserve"> месяцев </w:t>
      </w:r>
      <w:r w:rsidR="00364493">
        <w:t>до момента определения сметной стоимости (</w:t>
      </w:r>
      <w:r w:rsidR="0036511A">
        <w:t>в соответствии с п.14</w:t>
      </w:r>
      <w:r w:rsidR="00AB6C2F">
        <w:t xml:space="preserve"> Методики)</w:t>
      </w:r>
      <w:r w:rsidR="00364493">
        <w:t>,</w:t>
      </w:r>
      <w:r w:rsidR="00AB6C2F">
        <w:t xml:space="preserve"> </w:t>
      </w:r>
      <w:r w:rsidR="00AB6C2F" w:rsidRPr="00412D72">
        <w:t>истекает 3</w:t>
      </w:r>
      <w:r w:rsidR="002042DC" w:rsidRPr="002042DC">
        <w:t>0</w:t>
      </w:r>
      <w:r w:rsidR="00AB6C2F" w:rsidRPr="00412D72">
        <w:t>.</w:t>
      </w:r>
      <w:r w:rsidR="00B43151" w:rsidRPr="00B43151">
        <w:t>0</w:t>
      </w:r>
      <w:r w:rsidR="002042DC" w:rsidRPr="002042DC">
        <w:t>9</w:t>
      </w:r>
      <w:r w:rsidR="00AB6C2F" w:rsidRPr="00412D72">
        <w:t>.202</w:t>
      </w:r>
      <w:r w:rsidR="00B43151" w:rsidRPr="00B43151">
        <w:t>2</w:t>
      </w:r>
      <w:r w:rsidR="00AB6C2F" w:rsidRPr="00412D72">
        <w:t>г.</w:t>
      </w:r>
    </w:p>
    <w:p w14:paraId="062EFA56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53467109" w14:textId="51AC1089" w:rsidR="00BA2C19" w:rsidRDefault="00BA2C19">
      <w:pPr>
        <w:rPr>
          <w:sz w:val="24"/>
          <w:szCs w:val="24"/>
        </w:rPr>
      </w:pPr>
      <w:r>
        <w:br w:type="page"/>
      </w:r>
    </w:p>
    <w:p w14:paraId="5103428B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076DA53C" w14:textId="77777777" w:rsidR="00B85E55" w:rsidRPr="00BA2C19" w:rsidRDefault="00B85E55" w:rsidP="00B85E55">
      <w:pPr>
        <w:jc w:val="center"/>
        <w:rPr>
          <w:b/>
          <w:sz w:val="24"/>
          <w:szCs w:val="24"/>
        </w:rPr>
      </w:pPr>
      <w:bookmarkStart w:id="0" w:name="OLE_LINK109"/>
      <w:bookmarkStart w:id="1" w:name="OLE_LINK110"/>
      <w:bookmarkStart w:id="2" w:name="OLE_LINK111"/>
      <w:r w:rsidRPr="00BA2C19">
        <w:rPr>
          <w:b/>
          <w:sz w:val="24"/>
          <w:szCs w:val="24"/>
        </w:rPr>
        <w:t>Наименование и реквизиты организаций производителей и поставщиков</w:t>
      </w:r>
    </w:p>
    <w:bookmarkEnd w:id="0"/>
    <w:bookmarkEnd w:id="1"/>
    <w:bookmarkEnd w:id="2"/>
    <w:p w14:paraId="1468A533" w14:textId="77777777" w:rsidR="00B85E55" w:rsidRDefault="00B85E55" w:rsidP="00B85E55"/>
    <w:tbl>
      <w:tblPr>
        <w:tblW w:w="5054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2754"/>
        <w:gridCol w:w="1427"/>
        <w:gridCol w:w="1140"/>
        <w:gridCol w:w="1002"/>
        <w:gridCol w:w="830"/>
        <w:gridCol w:w="1298"/>
      </w:tblGrid>
      <w:tr w:rsidR="00B85E55" w:rsidRPr="00867B57" w14:paraId="741175A5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64410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C592" w14:textId="77777777" w:rsidR="00B85E55" w:rsidRPr="00867B57" w:rsidRDefault="00B85E55" w:rsidP="00426C4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Почтовый адрес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4EE1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Телефон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33C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92A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1E1D" w14:textId="77777777" w:rsidR="00B85E55" w:rsidRPr="009742B7" w:rsidRDefault="00B85E55" w:rsidP="00426C4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Статус организации (производитель (1)/</w:t>
            </w:r>
          </w:p>
          <w:p w14:paraId="1C6EE773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поставщик (2)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E0FF" w14:textId="77777777" w:rsidR="00B85E55" w:rsidRPr="00867B57" w:rsidRDefault="00B85E55" w:rsidP="00426C4F">
            <w:pPr>
              <w:jc w:val="center"/>
              <w:rPr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Гиперссылка на веб-сайт производителя/поставщика</w:t>
            </w:r>
          </w:p>
        </w:tc>
      </w:tr>
      <w:tr w:rsidR="00B85E55" w:rsidRPr="00867B57" w14:paraId="1072215C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211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07931" w14:textId="77777777" w:rsidR="00B85E55" w:rsidRPr="00867B57" w:rsidRDefault="00B85E55" w:rsidP="00426C4F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63BD9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AEA6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06B3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C63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EC05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7</w:t>
            </w:r>
          </w:p>
        </w:tc>
      </w:tr>
      <w:tr w:rsidR="00C232BD" w:rsidRPr="00867B57" w14:paraId="0D664A7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E55C" w14:textId="1F67ABEF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"Гидромеханизация"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B0F9" w14:textId="77226510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Промышленная, д. 47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FCEC" w14:textId="00AF798C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74-00-16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D9FB" w14:textId="5555D41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2124002004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298E" w14:textId="106D0DC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0F57" w14:textId="0E94596F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65E0" w14:textId="2F55640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http://namyv21.ru/</w:t>
            </w:r>
          </w:p>
        </w:tc>
      </w:tr>
      <w:tr w:rsidR="00C232BD" w:rsidRPr="00867B57" w14:paraId="2C4EB3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BF8B" w14:textId="2375564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"ЖБК-1"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952" w14:textId="67206819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FC0" w14:textId="64F84448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64-19-82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6518" w14:textId="466C71A6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2124021590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3C95" w14:textId="39737972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0B81" w14:textId="05E30C28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1280" w14:textId="6A0278CB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https://chesr.ru/o-zavode/</w:t>
            </w:r>
          </w:p>
        </w:tc>
      </w:tr>
      <w:tr w:rsidR="00C232BD" w:rsidRPr="00867B57" w14:paraId="2833E10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E070" w14:textId="00506AC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Марпосадкабель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D592" w14:textId="531D41C7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Мариинский Посад, ул. Николаева, 93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1451" w14:textId="2CFD81C3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 555</w:t>
            </w:r>
            <w:r>
              <w:rPr>
                <w:color w:val="000000"/>
                <w:sz w:val="16"/>
                <w:szCs w:val="16"/>
              </w:rPr>
              <w:noBreakHyphen/>
              <w:t>21-24, 8(499)346-21-24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1C7A" w14:textId="6EE1E03B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2111006918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3EE0" w14:textId="1EDD1AD0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E6F4" w14:textId="5D81802C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CE60" w14:textId="4C1EF04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https://www.mpkabel.ru/</w:t>
            </w:r>
          </w:p>
        </w:tc>
      </w:tr>
      <w:tr w:rsidR="00C232BD" w:rsidRPr="008E4A96" w14:paraId="2E5E1B3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79FA" w14:textId="724F82D6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"СЗ "ИСКО-Ч"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1E19" w14:textId="1991F64A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Петрова, 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9D4C" w14:textId="5B889C5E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56-21-05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34EB" w14:textId="13342FF2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2126003691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9B5" w14:textId="6B6C794F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F9C0" w14:textId="55E10107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2479" w14:textId="4C229C36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http://chestr-grupp.ru/</w:t>
            </w:r>
          </w:p>
        </w:tc>
      </w:tr>
      <w:tr w:rsidR="00C232BD" w:rsidRPr="00867B57" w14:paraId="00184F1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C332" w14:textId="43FE1884" w:rsidR="00C232BD" w:rsidRPr="00867B57" w:rsidRDefault="00C232BD" w:rsidP="00C232BD">
            <w:pPr>
              <w:spacing w:line="480" w:lineRule="auto"/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"Чебоксарский речной порт"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4F4B" w14:textId="2E7E056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F372" w14:textId="13CF86C3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58-14-00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385A" w14:textId="70F4BEB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2129008850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9AA" w14:textId="7317E4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B7D9" w14:textId="656FFEA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88C" w14:textId="583305C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https://chport.ru/</w:t>
            </w:r>
          </w:p>
        </w:tc>
      </w:tr>
      <w:tr w:rsidR="00C232BD" w:rsidRPr="008E4A96" w14:paraId="5995538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3C90" w14:textId="52BD9B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"Завод игрового спортивного оборудования" (Романа)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28EB" w14:textId="318D754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проезд Монтажный, 6Б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A738" w14:textId="77DFC7B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222-123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061C" w14:textId="3FD6D2E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2127332219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0FD3" w14:textId="4FAC7BD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FF93" w14:textId="033BA4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6FC8" w14:textId="35C41D7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https://romana.ru/</w:t>
            </w:r>
          </w:p>
        </w:tc>
      </w:tr>
      <w:tr w:rsidR="00C232BD" w:rsidRPr="00867B57" w14:paraId="16735D6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3B7A" w14:textId="035C71C8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"ССК "Чебоксарский"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9954" w14:textId="0052E81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 63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E127" w14:textId="55947B12" w:rsidR="00C232BD" w:rsidRPr="00867B57" w:rsidRDefault="00C232BD" w:rsidP="00C232BD">
            <w:pPr>
              <w:ind w:left="-247" w:firstLine="2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50-63-04, (8352) 50-60-36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3F81" w14:textId="566A913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2128001770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0364" w14:textId="2138C7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F0C3" w14:textId="445B15E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616" w14:textId="2540329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https://cck21.ru/</w:t>
            </w:r>
          </w:p>
        </w:tc>
      </w:tr>
      <w:tr w:rsidR="00C232BD" w:rsidRPr="00867B57" w14:paraId="3484A7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7F2C" w14:textId="57A4AC9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</w:t>
            </w:r>
            <w:proofErr w:type="spellStart"/>
            <w:r>
              <w:rPr>
                <w:color w:val="000000"/>
                <w:sz w:val="16"/>
                <w:szCs w:val="16"/>
              </w:rPr>
              <w:t>Агрохимсервис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9D84" w14:textId="6F9F3CA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с. Порецкое, ул. 2-я Набережная, д.41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28DD" w14:textId="248DCA7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(83543)2-10-97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533F" w14:textId="1389231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2113004610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AC3" w14:textId="76BB307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017F" w14:textId="47FADB2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1E3C" w14:textId="6D013A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629B78F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CEF1" w14:textId="256F25C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"Чебоксарская керамика"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DDE0" w14:textId="4E8C75D8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И. Яковлева, 35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AA8D" w14:textId="5BD4EDF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50-46-69, (8352) 50-49-87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A455" w14:textId="1B64BA2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2126000757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4B29" w14:textId="4EE1F13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E84" w14:textId="1A437DA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09FF" w14:textId="419E6E2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http://chebker.com/</w:t>
            </w:r>
          </w:p>
        </w:tc>
      </w:tr>
      <w:tr w:rsidR="00C232BD" w:rsidRPr="00867B57" w14:paraId="5C7656B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DC5" w14:textId="6F61284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 Асфальтобетонный завод"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ABB5" w14:textId="79F13136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Президентский бульвар, д 33, пом.12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20FC" w14:textId="6DFACA0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37-10-11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4DDF" w14:textId="17D4A8C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2130071341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342F" w14:textId="00D7D26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68D" w14:textId="329185A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325" w14:textId="10DE1FA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746717E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FD13" w14:textId="5C280F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"Варяг"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8E4" w14:textId="6A9D590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ул. Ярославская, д.27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5E9D" w14:textId="28DBC63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62-75-70, (8352) 70-04-04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6335" w14:textId="1D4D9C6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2130151710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E9B" w14:textId="5588E21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EECC" w14:textId="425351C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BD76" w14:textId="3A50AA8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2123751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EAEA" w14:textId="21B9B3A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"ГЭССТРОЙ"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EABF" w14:textId="3F2FE62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9620" w14:textId="5C82110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7627-72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351" w14:textId="59488DA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5048047077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9E29" w14:textId="56A4B64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6C87" w14:textId="64D3B57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4485" w14:textId="7AEE289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532AE75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A85C" w14:textId="00C2858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"Диком-Волга"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AE8E" w14:textId="5D111FC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Тракторостроителей, 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7553" w14:textId="1294A1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213-039, (8352) 323-156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AED1" w14:textId="23F2508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2130200614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7493" w14:textId="1A9E9D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ED6A" w14:textId="369E2F5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D651" w14:textId="2E80FF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https://dikom-volga.ru/contacts/</w:t>
            </w:r>
          </w:p>
        </w:tc>
      </w:tr>
      <w:tr w:rsidR="00C232BD" w:rsidRPr="00867B57" w14:paraId="60FF684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2568" w14:textId="3423E2E0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0D9" w14:textId="675F48B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>
              <w:rPr>
                <w:color w:val="000000"/>
                <w:sz w:val="16"/>
                <w:szCs w:val="16"/>
              </w:rPr>
              <w:t>, д.89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A50B" w14:textId="56FDAED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(8352)77-81-62, (8352)77-81-66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8A62" w14:textId="71BFA7E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2124044220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C751" w14:textId="109AADD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F9C" w14:textId="6B68D7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74EC" w14:textId="3DDD985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https://dsk21.ru/company/</w:t>
            </w:r>
          </w:p>
        </w:tc>
      </w:tr>
      <w:tr w:rsidR="00C232BD" w:rsidRPr="00867B57" w14:paraId="1E81802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217" w14:textId="3BE1EF6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"ЖБК №9"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4BB4" w14:textId="49EE22F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Кабельный проезд,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1FF1" w14:textId="79FE36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66-22-45, (8352) 63-10-95, (8352) 63-09-89, (8352) 63-08-90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3B96" w14:textId="0B75F91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2129043580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DDEE" w14:textId="6246857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D7CA" w14:textId="0D562B8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428A" w14:textId="7BB6C1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http://www.jbk9.ru/</w:t>
            </w:r>
          </w:p>
        </w:tc>
      </w:tr>
      <w:tr w:rsidR="00C232BD" w:rsidRPr="00867B57" w14:paraId="6DC5101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A40" w14:textId="67ACD2E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"НПО "Завод Резерв"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978B" w14:textId="355983C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Мясокомбинатский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14, </w:t>
            </w:r>
            <w:proofErr w:type="spellStart"/>
            <w:r>
              <w:rPr>
                <w:color w:val="000000"/>
                <w:sz w:val="16"/>
                <w:szCs w:val="16"/>
              </w:rPr>
              <w:t>пом</w:t>
            </w:r>
            <w:proofErr w:type="spellEnd"/>
            <w:r>
              <w:rPr>
                <w:color w:val="000000"/>
                <w:sz w:val="16"/>
                <w:szCs w:val="16"/>
              </w:rPr>
              <w:t>/этаж 2/1,2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97B8" w14:textId="19D3924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28-60-28,</w:t>
            </w:r>
            <w:r>
              <w:rPr>
                <w:color w:val="000000"/>
                <w:sz w:val="16"/>
                <w:szCs w:val="16"/>
              </w:rPr>
              <w:br/>
              <w:t xml:space="preserve"> (8352) 44-16-08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6115" w14:textId="66967192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2130212909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4A8D" w14:textId="0BF688C6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00F4" w14:textId="246B1D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628A" w14:textId="3C4DBB9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etk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rezerv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</w:p>
        </w:tc>
      </w:tr>
      <w:tr w:rsidR="00C232BD" w:rsidRPr="00867B57" w14:paraId="7105EEB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023B" w14:textId="0974EB1F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"Приоритет-</w:t>
            </w:r>
            <w:proofErr w:type="spellStart"/>
            <w:r>
              <w:rPr>
                <w:color w:val="000000"/>
                <w:sz w:val="16"/>
                <w:szCs w:val="16"/>
              </w:rPr>
              <w:t>Электро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8100" w14:textId="19FF1ABC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Чебоксарский район, д. </w:t>
            </w:r>
            <w:proofErr w:type="spellStart"/>
            <w:r>
              <w:rPr>
                <w:color w:val="000000"/>
                <w:sz w:val="16"/>
                <w:szCs w:val="16"/>
              </w:rPr>
              <w:t>Яуши</w:t>
            </w:r>
            <w:proofErr w:type="spellEnd"/>
            <w:r>
              <w:rPr>
                <w:color w:val="000000"/>
                <w:sz w:val="16"/>
                <w:szCs w:val="16"/>
              </w:rPr>
              <w:t>, ул. Дорожная, 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C89A" w14:textId="32FC23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(8800)-550-8220, (83540)-2-96-00, (8352)-44-33-89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921" w14:textId="0272D18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2130081090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DEC4" w14:textId="5662BC2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05DB" w14:textId="30986A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77C1" w14:textId="217279F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prioritet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default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asp</w:t>
            </w:r>
          </w:p>
        </w:tc>
      </w:tr>
      <w:tr w:rsidR="00C232BD" w:rsidRPr="00867B57" w14:paraId="4F59DD29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E1BE" w14:textId="7659F69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Продторгсервис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D18" w14:textId="434C366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Ишлейский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д.13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EF7" w14:textId="2EC20F3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507-809, (8352) 507-805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3D20" w14:textId="489AC54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2127310913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4D5" w14:textId="2D70C2B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D1E9" w14:textId="0571F4E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AC04" w14:textId="50EF53F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https://betonservis21.ru/</w:t>
            </w:r>
          </w:p>
        </w:tc>
      </w:tr>
      <w:tr w:rsidR="00C232BD" w:rsidRPr="00867B57" w14:paraId="75C34F8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4137" w14:textId="256F848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СтройСервис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B438" w14:textId="714D697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Складской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д.6, офис 210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AEFF" w14:textId="6EAAE24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(8352) 27-05-61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40A1" w14:textId="36A0CC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5257135827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5215" w14:textId="219845F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B131" w14:textId="7F7A6D4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7C2B" w14:textId="55B00CD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https://cheboksary.s-stroy.ru/</w:t>
            </w:r>
          </w:p>
        </w:tc>
      </w:tr>
      <w:tr w:rsidR="00C232BD" w:rsidRPr="00867B57" w14:paraId="6E8B7F4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93F" w14:textId="592F938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"ТД "Электромонтаж" (ТМ ЭТМ)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7E1C" w14:textId="2234754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Ягодный пер.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EB68" w14:textId="2AC728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72-01-37,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02EB" w14:textId="0A60D8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7804526950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E13D" w14:textId="0AA5FA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C244" w14:textId="5375FF3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9421" w14:textId="05736E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https://www.etm.ru/</w:t>
            </w:r>
          </w:p>
        </w:tc>
      </w:tr>
      <w:tr w:rsidR="00C232BD" w:rsidRPr="00867B57" w14:paraId="25805E1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4644" w14:textId="6AA4DF99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</w:t>
            </w:r>
            <w:proofErr w:type="spellStart"/>
            <w:r>
              <w:rPr>
                <w:color w:val="000000"/>
                <w:sz w:val="16"/>
                <w:szCs w:val="16"/>
              </w:rPr>
              <w:t>Брикс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9490" w14:textId="2187A02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Ядринское шоссе, д.3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4DE0" w14:textId="2BD5385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8 800 250-34-49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6411" w14:textId="63BF86B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5250071282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A3E9" w14:textId="20DAA89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0347" w14:textId="47F770B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2с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3BB" w14:textId="7AAC3C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http://tdbricks.ru/</w:t>
            </w:r>
          </w:p>
        </w:tc>
      </w:tr>
      <w:tr w:rsidR="00C232BD" w:rsidRPr="00867B57" w14:paraId="6D1F821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E362" w14:textId="2E54A71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"КЕТРА"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F055" w14:textId="32B3AAC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Мичмана Павлова, д.39, пом.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C87" w14:textId="407B01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22-22-55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641B" w14:textId="65920F4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2130141969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2A37" w14:textId="0D70500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419F" w14:textId="0CAF14A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28BC" w14:textId="33B6EF5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https://ketrabrick.ru/</w:t>
            </w:r>
          </w:p>
        </w:tc>
      </w:tr>
      <w:tr w:rsidR="00C232BD" w:rsidRPr="00867B57" w14:paraId="470FEDC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DB35" w14:textId="587C88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ЧТЗ"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6509" w14:textId="1D4B465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Новочебоксарск, ул. Промышленная 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C995" w14:textId="2D913BA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74-29-</w:t>
            </w:r>
            <w:proofErr w:type="gramStart"/>
            <w:r>
              <w:rPr>
                <w:color w:val="000000"/>
                <w:sz w:val="16"/>
                <w:szCs w:val="16"/>
              </w:rPr>
              <w:t>29,(</w:t>
            </w:r>
            <w:proofErr w:type="gramEnd"/>
            <w:r>
              <w:rPr>
                <w:color w:val="000000"/>
                <w:sz w:val="16"/>
                <w:szCs w:val="16"/>
              </w:rPr>
              <w:t>8352) 74-40-04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45A0" w14:textId="199C983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2124038321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E58F" w14:textId="2EB9730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A85E" w14:textId="59ADE5F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D15" w14:textId="6CEED38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https://www.polyplastic.ru/</w:t>
            </w:r>
          </w:p>
        </w:tc>
      </w:tr>
      <w:tr w:rsidR="00C232BD" w:rsidRPr="00867B57" w14:paraId="1F57BAD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D594" w14:textId="24282DD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"Чебоксарский ЖБК"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5CD7" w14:textId="59FA896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Базовый проезд, д. 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8848" w14:textId="5FFB637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38-50-58, (8352) 27-05-85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2CD1" w14:textId="435099E4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2130201167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0EBE" w14:textId="772FD0E1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4713" w14:textId="77CA643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5DC9" w14:textId="11D7DF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http://www.жбк-чебоксары.рф/</w:t>
            </w:r>
          </w:p>
        </w:tc>
      </w:tr>
      <w:tr w:rsidR="00C232BD" w:rsidRPr="00867B57" w14:paraId="14F35D6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22C15" w14:textId="55BA67F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ООО "Чебоксарский </w:t>
            </w:r>
            <w:proofErr w:type="spellStart"/>
            <w:r>
              <w:rPr>
                <w:color w:val="000000"/>
                <w:sz w:val="16"/>
                <w:szCs w:val="16"/>
              </w:rPr>
              <w:t>стройкомбинат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0954" w14:textId="2599E71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 3, офис 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C457" w14:textId="3BF920C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21-44-22, (8352) 20-14-00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1BDD" w14:textId="2CA6077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2130118984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DA74" w14:textId="59EFC1A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8702" w14:textId="469BE99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1CA9" w14:textId="76D8BF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https://skb21.ru/</w:t>
            </w:r>
          </w:p>
        </w:tc>
      </w:tr>
      <w:tr w:rsidR="00C232BD" w:rsidRPr="00867B57" w14:paraId="7E2181E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41D3A" w14:textId="1C070E9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«Инсайт»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12DC" w14:textId="7DFCA35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г.Чебоксары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М.Горького</w:t>
            </w:r>
            <w:proofErr w:type="spellEnd"/>
            <w:r>
              <w:rPr>
                <w:color w:val="000000"/>
                <w:sz w:val="16"/>
                <w:szCs w:val="16"/>
              </w:rPr>
              <w:t>, д. 18а, помещение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6520" w14:textId="500873F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43-83-</w:t>
            </w:r>
            <w:proofErr w:type="gramStart"/>
            <w:r>
              <w:rPr>
                <w:color w:val="000000"/>
                <w:sz w:val="16"/>
                <w:szCs w:val="16"/>
              </w:rPr>
              <w:t>66,  (</w:t>
            </w:r>
            <w:proofErr w:type="gramEnd"/>
            <w:r>
              <w:rPr>
                <w:color w:val="000000"/>
                <w:sz w:val="16"/>
                <w:szCs w:val="16"/>
              </w:rPr>
              <w:t>8352) 43-96-45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6958" w14:textId="2A2E4B6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2130149982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4463" w14:textId="402B677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7B4" w14:textId="450F671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20C9" w14:textId="5594614E" w:rsidR="00C232BD" w:rsidRPr="00867B57" w:rsidRDefault="003E0621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hyperlink r:id="rId8" w:tgtFrame="_blank" w:history="1">
              <w:r w:rsidR="00C232BD">
                <w:rPr>
                  <w:rStyle w:val="aff1"/>
                </w:rPr>
                <w:t>vk.com/insight21</w:t>
              </w:r>
            </w:hyperlink>
          </w:p>
        </w:tc>
      </w:tr>
      <w:tr w:rsidR="00C232BD" w:rsidRPr="00867B57" w14:paraId="0D022EA1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2692A" w14:textId="358544C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«Производственно-строительная компания ВЯЗПА»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6B11" w14:textId="71222A5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Пристанционная, д. 7 «Б»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2F65" w14:textId="442559A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63-73-73-73 (8352) 63-77-67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0F4F" w14:textId="0B0EFFC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2128046806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0677" w14:textId="3A1086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E8FD" w14:textId="22C2869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8A6" w14:textId="0D261AC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www.vyazpa.ru</w:t>
            </w:r>
          </w:p>
        </w:tc>
      </w:tr>
      <w:tr w:rsidR="00C232BD" w:rsidRPr="00867B57" w14:paraId="7829B5A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E11BF" w14:textId="7A500C3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ПАО "ДОРИСС"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AED8" w14:textId="2CEBC34F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Кабельный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1DF" w14:textId="6EB4062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63-55-34,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73D6" w14:textId="0002B8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2127008364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20E" w14:textId="005F3AB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197D" w14:textId="2FF3444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7EF1" w14:textId="5764C0D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https://doriss.ru/</w:t>
            </w:r>
          </w:p>
        </w:tc>
      </w:tr>
      <w:tr w:rsidR="00C232BD" w:rsidRPr="00867B57" w14:paraId="62900E9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75E0" w14:textId="08B26BE0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 ООО "Солнечная долина"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CF97" w14:textId="3D009EA9" w:rsidR="00C232BD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К. Маркса, д.52/2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D0E" w14:textId="5B26A01C" w:rsidR="00C232BD" w:rsidRPr="00F410EF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39-55-66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9CD4" w14:textId="70CD1A7B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6318123326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2337" w14:textId="7E88EB7E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E9A5" w14:textId="71E24E88" w:rsid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31A9" w14:textId="19EFD902" w:rsidR="00C232BD" w:rsidRP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http://ksil.com/kontakty_rossiya_cheboksary/</w:t>
            </w:r>
          </w:p>
        </w:tc>
      </w:tr>
      <w:tr w:rsidR="003E0621" w:rsidRPr="00867B57" w14:paraId="23E0AE2D" w14:textId="77777777" w:rsidTr="00E30D44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2DA2" w14:textId="1564F772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Чувашторгтехника</w:t>
            </w:r>
            <w:proofErr w:type="spellEnd"/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73B2" w14:textId="5B4022DF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Чувашская Республика, г. Чебоксары, Базовый пр., 28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DD8D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56-06-85,</w:t>
            </w:r>
          </w:p>
          <w:p w14:paraId="61905751" w14:textId="3B5310A9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AE97" w14:textId="1E3072D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2128002220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D3D6" w14:textId="43B30211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91AF" w14:textId="298D8248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B15A" w14:textId="754F7952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https://abat.ru/</w:t>
            </w:r>
          </w:p>
        </w:tc>
      </w:tr>
      <w:tr w:rsidR="003E0621" w:rsidRPr="00867B57" w14:paraId="0A2F215E" w14:textId="77777777" w:rsidTr="00E30D44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81FB" w14:textId="7633CC03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ООО "</w:t>
            </w:r>
            <w:proofErr w:type="spellStart"/>
            <w:r w:rsidRPr="003E0621">
              <w:rPr>
                <w:color w:val="000000"/>
                <w:sz w:val="16"/>
                <w:szCs w:val="16"/>
              </w:rPr>
              <w:t>Воддорстрой</w:t>
            </w:r>
            <w:proofErr w:type="spellEnd"/>
            <w:r w:rsidRPr="003E0621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372D" w14:textId="7EF74D34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ЧР, Цивильский район, с. Чурачики, ул. Мелиораторов д.17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ABF2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60-0-70</w:t>
            </w:r>
          </w:p>
          <w:p w14:paraId="7E4F8DA3" w14:textId="65382766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60-2-91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B3AE" w14:textId="0663A4FB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2115003788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EF1A8" w14:textId="37BCEEDA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6C89" w14:textId="2357567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8794" w14:textId="62AFF7A9" w:rsidR="003E0621" w:rsidRDefault="003E0621" w:rsidP="003E0621">
            <w:pPr>
              <w:spacing w:after="160" w:line="259" w:lineRule="auto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https://xn--b1aeauwcapajl.xn--p1ai/?</w:t>
            </w:r>
          </w:p>
        </w:tc>
      </w:tr>
    </w:tbl>
    <w:p w14:paraId="506B3E29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3D3C8735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1E7EEBF6" w14:textId="77777777" w:rsidR="0036511A" w:rsidRDefault="0036511A" w:rsidP="000410F7">
      <w:pPr>
        <w:spacing w:line="300" w:lineRule="auto"/>
        <w:contextualSpacing/>
        <w:rPr>
          <w:b/>
          <w:sz w:val="15"/>
          <w:szCs w:val="15"/>
        </w:rPr>
        <w:sectPr w:rsidR="0036511A" w:rsidSect="00792A90"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529" w:right="851" w:bottom="284" w:left="1134" w:header="567" w:footer="0" w:gutter="0"/>
          <w:cols w:space="284"/>
          <w:docGrid w:linePitch="272"/>
        </w:sectPr>
      </w:pPr>
    </w:p>
    <w:p w14:paraId="324FA21B" w14:textId="77777777" w:rsidR="00CD7AEE" w:rsidRPr="00CD7AEE" w:rsidRDefault="00CD7AEE" w:rsidP="000410F7">
      <w:pPr>
        <w:spacing w:line="300" w:lineRule="auto"/>
        <w:rPr>
          <w:sz w:val="2"/>
          <w:szCs w:val="2"/>
        </w:rPr>
      </w:pPr>
    </w:p>
    <w:p w14:paraId="5A228D0A" w14:textId="77777777" w:rsidR="001E1624" w:rsidRPr="00156743" w:rsidRDefault="001E1624" w:rsidP="000410F7">
      <w:pPr>
        <w:spacing w:line="300" w:lineRule="auto"/>
        <w:contextualSpacing/>
      </w:pPr>
    </w:p>
    <w:sectPr w:rsidR="001E1624" w:rsidRPr="00156743" w:rsidSect="00792A90">
      <w:headerReference w:type="even" r:id="rId12"/>
      <w:footerReference w:type="even" r:id="rId13"/>
      <w:footerReference w:type="default" r:id="rId14"/>
      <w:type w:val="continuous"/>
      <w:pgSz w:w="11907" w:h="16840" w:code="9"/>
      <w:pgMar w:top="529" w:right="851" w:bottom="284" w:left="1134" w:header="567" w:footer="21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8BB5" w14:textId="77777777" w:rsidR="00E83C1F" w:rsidRDefault="00E83C1F">
      <w:r>
        <w:separator/>
      </w:r>
    </w:p>
  </w:endnote>
  <w:endnote w:type="continuationSeparator" w:id="0">
    <w:p w14:paraId="2DB41D1F" w14:textId="77777777" w:rsidR="00E83C1F" w:rsidRDefault="00E8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BF3E" w14:textId="77777777" w:rsidR="00AE55BF" w:rsidRDefault="00AE55B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A5DD0">
      <w:rPr>
        <w:rStyle w:val="ab"/>
        <w:noProof/>
      </w:rPr>
      <w:t>1</w:t>
    </w:r>
    <w:r>
      <w:rPr>
        <w:rStyle w:val="ab"/>
      </w:rPr>
      <w:fldChar w:fldCharType="end"/>
    </w:r>
  </w:p>
  <w:p w14:paraId="063492D5" w14:textId="77777777" w:rsidR="00AE55BF" w:rsidRDefault="00AE55B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C72A" w14:textId="77777777" w:rsidR="00AE55BF" w:rsidRPr="00C22EDC" w:rsidRDefault="00AE55BF">
    <w:pPr>
      <w:pStyle w:val="ac"/>
      <w:jc w:val="center"/>
      <w:rPr>
        <w:sz w:val="18"/>
        <w:szCs w:val="18"/>
      </w:rPr>
    </w:pPr>
    <w:r w:rsidRPr="00C22EDC">
      <w:rPr>
        <w:sz w:val="18"/>
        <w:szCs w:val="18"/>
      </w:rPr>
      <w:fldChar w:fldCharType="begin"/>
    </w:r>
    <w:r w:rsidRPr="00C22EDC">
      <w:rPr>
        <w:sz w:val="18"/>
        <w:szCs w:val="18"/>
      </w:rPr>
      <w:instrText xml:space="preserve"> PAGE   \* MERGEFORMAT </w:instrText>
    </w:r>
    <w:r w:rsidRPr="00C22EDC">
      <w:rPr>
        <w:sz w:val="18"/>
        <w:szCs w:val="18"/>
      </w:rPr>
      <w:fldChar w:fldCharType="separate"/>
    </w:r>
    <w:r w:rsidR="001E5A13">
      <w:rPr>
        <w:noProof/>
        <w:sz w:val="18"/>
        <w:szCs w:val="18"/>
      </w:rPr>
      <w:t>2</w:t>
    </w:r>
    <w:r w:rsidRPr="00C22EDC">
      <w:rPr>
        <w:sz w:val="18"/>
        <w:szCs w:val="18"/>
      </w:rPr>
      <w:fldChar w:fldCharType="end"/>
    </w:r>
  </w:p>
  <w:p w14:paraId="65377770" w14:textId="77777777" w:rsidR="00AE55BF" w:rsidRDefault="00AE55B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B9B2" w14:textId="77777777" w:rsidR="00AE55BF" w:rsidRDefault="00AE55BF">
    <w:pPr>
      <w:pStyle w:val="ac"/>
      <w:jc w:val="center"/>
    </w:pPr>
  </w:p>
  <w:p w14:paraId="7ADAC9CD" w14:textId="77777777" w:rsidR="00AE55BF" w:rsidRDefault="00AE55BF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2229" w14:textId="77777777" w:rsidR="00AE55BF" w:rsidRDefault="00AE55B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5DD0">
      <w:rPr>
        <w:noProof/>
      </w:rPr>
      <w:t>1</w:t>
    </w:r>
    <w:r>
      <w:rPr>
        <w:noProof/>
      </w:rPr>
      <w:fldChar w:fldCharType="end"/>
    </w:r>
  </w:p>
  <w:p w14:paraId="327171FC" w14:textId="77777777" w:rsidR="00AE55BF" w:rsidRDefault="00AE55BF" w:rsidP="00045145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3D86" w14:textId="77777777" w:rsidR="00E83C1F" w:rsidRDefault="00E83C1F">
      <w:r>
        <w:separator/>
      </w:r>
    </w:p>
  </w:footnote>
  <w:footnote w:type="continuationSeparator" w:id="0">
    <w:p w14:paraId="4981794F" w14:textId="77777777" w:rsidR="00E83C1F" w:rsidRDefault="00E8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D456" w14:textId="77777777" w:rsidR="00AE55BF" w:rsidRPr="005A2B11" w:rsidRDefault="00AE55BF" w:rsidP="00CE114A">
    <w:pPr>
      <w:pStyle w:val="a9"/>
      <w:pBdr>
        <w:bottom w:val="thickThinSmallGap" w:sz="24" w:space="0" w:color="622423"/>
      </w:pBdr>
      <w:tabs>
        <w:tab w:val="left" w:pos="284"/>
      </w:tabs>
      <w:contextualSpacing/>
      <w:jc w:val="center"/>
      <w:rPr>
        <w:sz w:val="16"/>
        <w:szCs w:val="16"/>
      </w:rPr>
    </w:pPr>
    <w:r w:rsidRPr="005A2B11">
      <w:rPr>
        <w:sz w:val="16"/>
        <w:szCs w:val="16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3F4EC7E6" w14:textId="5326A755" w:rsidR="00AE55BF" w:rsidRPr="002042DC" w:rsidRDefault="00D83531" w:rsidP="00A00042">
    <w:pPr>
      <w:contextualSpacing/>
      <w:jc w:val="center"/>
      <w:rPr>
        <w:sz w:val="16"/>
        <w:szCs w:val="16"/>
      </w:rPr>
    </w:pPr>
    <w:r>
      <w:rPr>
        <w:sz w:val="16"/>
        <w:szCs w:val="16"/>
      </w:rPr>
      <w:t xml:space="preserve">Бюллетень цен </w:t>
    </w:r>
    <w:r w:rsidR="00A00042">
      <w:rPr>
        <w:sz w:val="16"/>
        <w:szCs w:val="16"/>
      </w:rPr>
      <w:t xml:space="preserve">на </w:t>
    </w:r>
    <w:r>
      <w:rPr>
        <w:sz w:val="16"/>
        <w:szCs w:val="16"/>
      </w:rPr>
      <w:t>строительн</w:t>
    </w:r>
    <w:r w:rsidR="00A00042">
      <w:rPr>
        <w:sz w:val="16"/>
        <w:szCs w:val="16"/>
      </w:rPr>
      <w:t>ую</w:t>
    </w:r>
    <w:r>
      <w:rPr>
        <w:sz w:val="16"/>
        <w:szCs w:val="16"/>
      </w:rPr>
      <w:t xml:space="preserve"> </w:t>
    </w:r>
    <w:r w:rsidR="00A00042">
      <w:rPr>
        <w:sz w:val="16"/>
        <w:szCs w:val="16"/>
      </w:rPr>
      <w:t xml:space="preserve">продукцию предприятий </w:t>
    </w:r>
    <w:r w:rsidR="003A5A5E" w:rsidRPr="005A2B11">
      <w:rPr>
        <w:sz w:val="16"/>
        <w:szCs w:val="16"/>
      </w:rPr>
      <w:t>Чувашской Республик</w:t>
    </w:r>
    <w:r w:rsidR="00A00042">
      <w:rPr>
        <w:sz w:val="16"/>
        <w:szCs w:val="16"/>
      </w:rPr>
      <w:t>и</w:t>
    </w:r>
    <w:r w:rsidR="003A5A5E">
      <w:rPr>
        <w:sz w:val="16"/>
        <w:szCs w:val="16"/>
      </w:rPr>
      <w:t xml:space="preserve"> за</w:t>
    </w:r>
    <w:r w:rsidR="00AE55BF" w:rsidRPr="00CA0FB8">
      <w:rPr>
        <w:sz w:val="16"/>
        <w:szCs w:val="16"/>
      </w:rPr>
      <w:t xml:space="preserve"> </w:t>
    </w:r>
    <w:r w:rsidR="00B5162E">
      <w:rPr>
        <w:sz w:val="16"/>
        <w:szCs w:val="16"/>
        <w:lang w:val="en-US"/>
      </w:rPr>
      <w:t>I</w:t>
    </w:r>
    <w:r w:rsidR="002042DC">
      <w:rPr>
        <w:sz w:val="16"/>
        <w:szCs w:val="16"/>
        <w:lang w:val="en-US"/>
      </w:rPr>
      <w:t>I</w:t>
    </w:r>
    <w:r w:rsidR="00AE55BF" w:rsidRPr="003A5A5E">
      <w:rPr>
        <w:sz w:val="16"/>
        <w:szCs w:val="16"/>
      </w:rPr>
      <w:t xml:space="preserve"> </w:t>
    </w:r>
    <w:r w:rsidR="00AE55BF" w:rsidRPr="00CA0FB8">
      <w:rPr>
        <w:sz w:val="16"/>
        <w:szCs w:val="16"/>
      </w:rPr>
      <w:t>квартал 20</w:t>
    </w:r>
    <w:r w:rsidR="00AE55BF">
      <w:rPr>
        <w:sz w:val="16"/>
        <w:szCs w:val="16"/>
      </w:rPr>
      <w:t>2</w:t>
    </w:r>
    <w:r w:rsidR="00124E0D">
      <w:rPr>
        <w:sz w:val="16"/>
        <w:szCs w:val="16"/>
      </w:rPr>
      <w:t>1</w:t>
    </w:r>
    <w:r w:rsidR="00AE55BF" w:rsidRPr="00CA0FB8">
      <w:rPr>
        <w:sz w:val="16"/>
        <w:szCs w:val="16"/>
      </w:rPr>
      <w:t xml:space="preserve"> года.</w:t>
    </w:r>
  </w:p>
  <w:p w14:paraId="4C57A8AE" w14:textId="77777777" w:rsidR="00AE55BF" w:rsidRPr="003A5A5E" w:rsidRDefault="00AE55BF" w:rsidP="00F47046">
    <w:pPr>
      <w:contextualSpacing/>
      <w:jc w:val="center"/>
      <w:rPr>
        <w:sz w:val="1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8ECA" w14:textId="77777777" w:rsidR="00AE55BF" w:rsidRPr="009E7EDE" w:rsidRDefault="00AE55BF" w:rsidP="00EE4647">
    <w:pPr>
      <w:pStyle w:val="a9"/>
      <w:pBdr>
        <w:bottom w:val="thickThinSmallGap" w:sz="24" w:space="3" w:color="622423"/>
      </w:pBdr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>АУ ЧР Центр по Ценообразованию ЧР Минстроя Чувашии</w:t>
    </w:r>
  </w:p>
  <w:p w14:paraId="73A7A7F5" w14:textId="77777777" w:rsidR="00AE55BF" w:rsidRPr="00E421EA" w:rsidRDefault="00AE55BF" w:rsidP="00EE4647">
    <w:pPr>
      <w:pStyle w:val="a9"/>
      <w:tabs>
        <w:tab w:val="left" w:pos="2640"/>
      </w:tabs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 xml:space="preserve">Сборник </w:t>
    </w:r>
    <w:r>
      <w:rPr>
        <w:sz w:val="18"/>
        <w:szCs w:val="18"/>
      </w:rPr>
      <w:t>сметных цен</w:t>
    </w:r>
    <w:r w:rsidRPr="009E7EDE">
      <w:rPr>
        <w:sz w:val="18"/>
        <w:szCs w:val="18"/>
      </w:rPr>
      <w:t xml:space="preserve"> IV кв. 2010г.</w:t>
    </w:r>
  </w:p>
  <w:p w14:paraId="01E35446" w14:textId="77777777" w:rsidR="00AE55BF" w:rsidRDefault="00AE55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61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7689F"/>
    <w:multiLevelType w:val="hybridMultilevel"/>
    <w:tmpl w:val="F376AD0C"/>
    <w:lvl w:ilvl="0" w:tplc="0419000F">
      <w:start w:val="1"/>
      <w:numFmt w:val="decimal"/>
      <w:lvlText w:val="%1."/>
      <w:lvlJc w:val="left"/>
      <w:pPr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2" w15:restartNumberingAfterBreak="0">
    <w:nsid w:val="0E0C0684"/>
    <w:multiLevelType w:val="hybridMultilevel"/>
    <w:tmpl w:val="2EA03F22"/>
    <w:lvl w:ilvl="0" w:tplc="10FE1F36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A9780FEE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87EA909E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71CC06EA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A796D40A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19728058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577804DA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5768C5B2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F708B942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3" w15:restartNumberingAfterBreak="0">
    <w:nsid w:val="123F34BD"/>
    <w:multiLevelType w:val="multilevel"/>
    <w:tmpl w:val="34306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320614F"/>
    <w:multiLevelType w:val="multilevel"/>
    <w:tmpl w:val="0BC6EF9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1679503A"/>
    <w:multiLevelType w:val="hybridMultilevel"/>
    <w:tmpl w:val="155CB680"/>
    <w:lvl w:ilvl="0" w:tplc="8520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2485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28E6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CAF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637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CC4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8056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D670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96B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81F75"/>
    <w:multiLevelType w:val="singleLevel"/>
    <w:tmpl w:val="E79A968C"/>
    <w:lvl w:ilvl="0">
      <w:start w:val="1"/>
      <w:numFmt w:val="decimal"/>
      <w:lvlText w:val="%1."/>
      <w:legacy w:legacy="1" w:legacySpace="0" w:legacyIndent="192"/>
      <w:lvlJc w:val="left"/>
      <w:rPr>
        <w:rFonts w:ascii="Times New Roman CYR" w:hAnsi="Times New Roman CYR" w:cs="Courier New" w:hint="default"/>
      </w:rPr>
    </w:lvl>
  </w:abstractNum>
  <w:abstractNum w:abstractNumId="7" w15:restartNumberingAfterBreak="0">
    <w:nsid w:val="18BC0EB4"/>
    <w:multiLevelType w:val="multilevel"/>
    <w:tmpl w:val="79868700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cs="Times New Roman" w:hint="default"/>
        <w:sz w:val="24"/>
      </w:rPr>
    </w:lvl>
  </w:abstractNum>
  <w:abstractNum w:abstractNumId="8" w15:restartNumberingAfterBreak="0">
    <w:nsid w:val="1CBD4472"/>
    <w:multiLevelType w:val="hybridMultilevel"/>
    <w:tmpl w:val="0F9E7D8A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200F0CDD"/>
    <w:multiLevelType w:val="hybridMultilevel"/>
    <w:tmpl w:val="C1CC6026"/>
    <w:lvl w:ilvl="0" w:tplc="7F2A0B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1E005F"/>
    <w:multiLevelType w:val="multilevel"/>
    <w:tmpl w:val="F9D4E5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46271A2"/>
    <w:multiLevelType w:val="multilevel"/>
    <w:tmpl w:val="6820FAD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01587B"/>
    <w:multiLevelType w:val="multilevel"/>
    <w:tmpl w:val="B2807A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BA47B9"/>
    <w:multiLevelType w:val="multilevel"/>
    <w:tmpl w:val="7982E12E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4" w15:restartNumberingAfterBreak="0">
    <w:nsid w:val="2C3F2BFF"/>
    <w:multiLevelType w:val="singleLevel"/>
    <w:tmpl w:val="FCF028E8"/>
    <w:lvl w:ilvl="0">
      <w:start w:val="3"/>
      <w:numFmt w:val="bullet"/>
      <w:lvlText w:val="-"/>
      <w:lvlJc w:val="left"/>
      <w:pPr>
        <w:tabs>
          <w:tab w:val="num" w:pos="934"/>
        </w:tabs>
        <w:ind w:left="934" w:hanging="360"/>
      </w:pPr>
      <w:rPr>
        <w:rFonts w:hint="default"/>
        <w:w w:val="94"/>
      </w:rPr>
    </w:lvl>
  </w:abstractNum>
  <w:abstractNum w:abstractNumId="15" w15:restartNumberingAfterBreak="0">
    <w:nsid w:val="2CE04F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0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FF5B28"/>
    <w:multiLevelType w:val="hybridMultilevel"/>
    <w:tmpl w:val="CD4EC586"/>
    <w:lvl w:ilvl="0" w:tplc="BAD28B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E40AEA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276A4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D6C2FF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18494D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5086815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AD463F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41EC06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D78AB5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A97E9C"/>
    <w:multiLevelType w:val="hybridMultilevel"/>
    <w:tmpl w:val="824655E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 w15:restartNumberingAfterBreak="0">
    <w:nsid w:val="38682858"/>
    <w:multiLevelType w:val="multilevel"/>
    <w:tmpl w:val="37E4709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034712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1" w15:restartNumberingAfterBreak="0">
    <w:nsid w:val="3B0624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CA423C2"/>
    <w:multiLevelType w:val="multilevel"/>
    <w:tmpl w:val="D6A89386"/>
    <w:lvl w:ilvl="0">
      <w:start w:val="5"/>
      <w:numFmt w:val="decimal"/>
      <w:suff w:val="space"/>
      <w:lvlText w:val="%1."/>
      <w:lvlJc w:val="left"/>
      <w:pPr>
        <w:ind w:left="4188" w:hanging="36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54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52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6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7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4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8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08" w:hanging="1800"/>
      </w:pPr>
      <w:rPr>
        <w:rFonts w:cs="Times New Roman" w:hint="default"/>
      </w:rPr>
    </w:lvl>
  </w:abstractNum>
  <w:abstractNum w:abstractNumId="23" w15:restartNumberingAfterBreak="0">
    <w:nsid w:val="40C50024"/>
    <w:multiLevelType w:val="singleLevel"/>
    <w:tmpl w:val="227413B8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4" w15:restartNumberingAfterBreak="0">
    <w:nsid w:val="4A375264"/>
    <w:multiLevelType w:val="hybridMultilevel"/>
    <w:tmpl w:val="31501146"/>
    <w:lvl w:ilvl="0" w:tplc="CB0E94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050509D"/>
    <w:multiLevelType w:val="multilevel"/>
    <w:tmpl w:val="D902DD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6" w15:restartNumberingAfterBreak="0">
    <w:nsid w:val="550F63AF"/>
    <w:multiLevelType w:val="hybridMultilevel"/>
    <w:tmpl w:val="54C6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74617"/>
    <w:multiLevelType w:val="hybridMultilevel"/>
    <w:tmpl w:val="A6768078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5A540641"/>
    <w:multiLevelType w:val="multilevel"/>
    <w:tmpl w:val="47D06CA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5"/>
      <w:numFmt w:val="decimal"/>
      <w:lvlText w:val="%1.%2."/>
      <w:lvlJc w:val="left"/>
      <w:pPr>
        <w:tabs>
          <w:tab w:val="num" w:pos="1278"/>
        </w:tabs>
        <w:ind w:left="1278" w:hanging="39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33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20"/>
        </w:tabs>
        <w:ind w:left="5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56"/>
        </w:tabs>
        <w:ind w:left="76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44"/>
        </w:tabs>
        <w:ind w:left="8544" w:hanging="1440"/>
      </w:pPr>
      <w:rPr>
        <w:rFonts w:cs="Times New Roman" w:hint="default"/>
      </w:rPr>
    </w:lvl>
  </w:abstractNum>
  <w:abstractNum w:abstractNumId="29" w15:restartNumberingAfterBreak="0">
    <w:nsid w:val="5B866BB1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0" w15:restartNumberingAfterBreak="0">
    <w:nsid w:val="5CFC7275"/>
    <w:multiLevelType w:val="multilevel"/>
    <w:tmpl w:val="53067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E6210E"/>
    <w:multiLevelType w:val="hybridMultilevel"/>
    <w:tmpl w:val="A7D8BD66"/>
    <w:lvl w:ilvl="0" w:tplc="B02275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A40469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9BCAB1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2C4377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6B6B47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8C44A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22AAE9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D7CCA0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77C20F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C8026C"/>
    <w:multiLevelType w:val="hybridMultilevel"/>
    <w:tmpl w:val="BC466704"/>
    <w:lvl w:ilvl="0" w:tplc="94CCD0CC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8FB2556"/>
    <w:multiLevelType w:val="multilevel"/>
    <w:tmpl w:val="36888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91934BB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71FC2E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5FC14AD"/>
    <w:multiLevelType w:val="hybridMultilevel"/>
    <w:tmpl w:val="0CC09C7C"/>
    <w:lvl w:ilvl="0" w:tplc="0419000F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7" w15:restartNumberingAfterBreak="0">
    <w:nsid w:val="76A615A5"/>
    <w:multiLevelType w:val="hybridMultilevel"/>
    <w:tmpl w:val="11AAE6B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79143B77"/>
    <w:multiLevelType w:val="multilevel"/>
    <w:tmpl w:val="BCDCF2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DB444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FF76D38"/>
    <w:multiLevelType w:val="singleLevel"/>
    <w:tmpl w:val="143201A6"/>
    <w:lvl w:ilvl="0">
      <w:start w:val="2"/>
      <w:numFmt w:val="decimal"/>
      <w:lvlText w:val="%1."/>
      <w:legacy w:legacy="1" w:legacySpace="0" w:legacyIndent="159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35"/>
  </w:num>
  <w:num w:numId="5">
    <w:abstractNumId w:val="15"/>
  </w:num>
  <w:num w:numId="6">
    <w:abstractNumId w:val="39"/>
  </w:num>
  <w:num w:numId="7">
    <w:abstractNumId w:val="5"/>
  </w:num>
  <w:num w:numId="8">
    <w:abstractNumId w:val="40"/>
  </w:num>
  <w:num w:numId="9">
    <w:abstractNumId w:val="6"/>
  </w:num>
  <w:num w:numId="10">
    <w:abstractNumId w:val="21"/>
  </w:num>
  <w:num w:numId="11">
    <w:abstractNumId w:val="13"/>
  </w:num>
  <w:num w:numId="12">
    <w:abstractNumId w:val="17"/>
  </w:num>
  <w:num w:numId="13">
    <w:abstractNumId w:val="31"/>
  </w:num>
  <w:num w:numId="14">
    <w:abstractNumId w:val="2"/>
  </w:num>
  <w:num w:numId="15">
    <w:abstractNumId w:val="14"/>
  </w:num>
  <w:num w:numId="16">
    <w:abstractNumId w:val="28"/>
  </w:num>
  <w:num w:numId="17">
    <w:abstractNumId w:val="34"/>
  </w:num>
  <w:num w:numId="18">
    <w:abstractNumId w:val="32"/>
  </w:num>
  <w:num w:numId="19">
    <w:abstractNumId w:val="27"/>
  </w:num>
  <w:num w:numId="20">
    <w:abstractNumId w:val="12"/>
  </w:num>
  <w:num w:numId="21">
    <w:abstractNumId w:val="33"/>
  </w:num>
  <w:num w:numId="22">
    <w:abstractNumId w:val="11"/>
  </w:num>
  <w:num w:numId="23">
    <w:abstractNumId w:val="38"/>
  </w:num>
  <w:num w:numId="24">
    <w:abstractNumId w:val="26"/>
  </w:num>
  <w:num w:numId="25">
    <w:abstractNumId w:val="3"/>
  </w:num>
  <w:num w:numId="26">
    <w:abstractNumId w:val="19"/>
  </w:num>
  <w:num w:numId="27">
    <w:abstractNumId w:val="9"/>
  </w:num>
  <w:num w:numId="28">
    <w:abstractNumId w:val="1"/>
  </w:num>
  <w:num w:numId="29">
    <w:abstractNumId w:val="30"/>
  </w:num>
  <w:num w:numId="30">
    <w:abstractNumId w:val="10"/>
  </w:num>
  <w:num w:numId="31">
    <w:abstractNumId w:val="20"/>
  </w:num>
  <w:num w:numId="32">
    <w:abstractNumId w:val="29"/>
  </w:num>
  <w:num w:numId="33">
    <w:abstractNumId w:val="4"/>
  </w:num>
  <w:num w:numId="34">
    <w:abstractNumId w:val="25"/>
  </w:num>
  <w:num w:numId="35">
    <w:abstractNumId w:val="24"/>
  </w:num>
  <w:num w:numId="36">
    <w:abstractNumId w:val="7"/>
  </w:num>
  <w:num w:numId="37">
    <w:abstractNumId w:val="18"/>
  </w:num>
  <w:num w:numId="38">
    <w:abstractNumId w:val="8"/>
  </w:num>
  <w:num w:numId="39">
    <w:abstractNumId w:val="37"/>
  </w:num>
  <w:num w:numId="40">
    <w:abstractNumId w:val="2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hideGrammaticalErrors/>
  <w:proofState w:spelling="clean" w:grammar="clean"/>
  <w:attachedTemplate r:id="rId1"/>
  <w:defaultTabStop w:val="708"/>
  <w:hyphenationZone w:val="357"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756"/>
    <w:rsid w:val="000011AB"/>
    <w:rsid w:val="000011CC"/>
    <w:rsid w:val="00001902"/>
    <w:rsid w:val="00005647"/>
    <w:rsid w:val="0000608B"/>
    <w:rsid w:val="0000754B"/>
    <w:rsid w:val="000076FD"/>
    <w:rsid w:val="00012110"/>
    <w:rsid w:val="0001569C"/>
    <w:rsid w:val="00015836"/>
    <w:rsid w:val="00015EF9"/>
    <w:rsid w:val="0001641B"/>
    <w:rsid w:val="00017BBD"/>
    <w:rsid w:val="000252ED"/>
    <w:rsid w:val="000256CC"/>
    <w:rsid w:val="00025A08"/>
    <w:rsid w:val="000260A6"/>
    <w:rsid w:val="000308EF"/>
    <w:rsid w:val="000323CD"/>
    <w:rsid w:val="00033E8A"/>
    <w:rsid w:val="00033F0D"/>
    <w:rsid w:val="00034490"/>
    <w:rsid w:val="00034E69"/>
    <w:rsid w:val="00035038"/>
    <w:rsid w:val="000376F9"/>
    <w:rsid w:val="00037C06"/>
    <w:rsid w:val="000410F7"/>
    <w:rsid w:val="00042FAA"/>
    <w:rsid w:val="00045145"/>
    <w:rsid w:val="0005160C"/>
    <w:rsid w:val="00053647"/>
    <w:rsid w:val="00053E1E"/>
    <w:rsid w:val="00055542"/>
    <w:rsid w:val="0005786F"/>
    <w:rsid w:val="00061FC7"/>
    <w:rsid w:val="000623B2"/>
    <w:rsid w:val="00063921"/>
    <w:rsid w:val="00065B2E"/>
    <w:rsid w:val="00066525"/>
    <w:rsid w:val="000676FF"/>
    <w:rsid w:val="00073702"/>
    <w:rsid w:val="00074AAC"/>
    <w:rsid w:val="000762FF"/>
    <w:rsid w:val="00076A84"/>
    <w:rsid w:val="00080DE2"/>
    <w:rsid w:val="000830F9"/>
    <w:rsid w:val="000854C7"/>
    <w:rsid w:val="0008704D"/>
    <w:rsid w:val="00091AFD"/>
    <w:rsid w:val="00092340"/>
    <w:rsid w:val="0009324F"/>
    <w:rsid w:val="00095C8C"/>
    <w:rsid w:val="000964DC"/>
    <w:rsid w:val="000971D5"/>
    <w:rsid w:val="000A0517"/>
    <w:rsid w:val="000A051F"/>
    <w:rsid w:val="000A4DB7"/>
    <w:rsid w:val="000A4F0D"/>
    <w:rsid w:val="000A6E22"/>
    <w:rsid w:val="000A7539"/>
    <w:rsid w:val="000B5854"/>
    <w:rsid w:val="000B7E3A"/>
    <w:rsid w:val="000C001D"/>
    <w:rsid w:val="000C0309"/>
    <w:rsid w:val="000C150E"/>
    <w:rsid w:val="000C3478"/>
    <w:rsid w:val="000C4F58"/>
    <w:rsid w:val="000C66D1"/>
    <w:rsid w:val="000C7770"/>
    <w:rsid w:val="000D06F0"/>
    <w:rsid w:val="000D569F"/>
    <w:rsid w:val="000D7563"/>
    <w:rsid w:val="000D75E0"/>
    <w:rsid w:val="000E1C4A"/>
    <w:rsid w:val="000E5E51"/>
    <w:rsid w:val="000E63DB"/>
    <w:rsid w:val="000E7457"/>
    <w:rsid w:val="000F065F"/>
    <w:rsid w:val="000F238D"/>
    <w:rsid w:val="000F2C83"/>
    <w:rsid w:val="000F2CD4"/>
    <w:rsid w:val="000F2D92"/>
    <w:rsid w:val="000F2EEC"/>
    <w:rsid w:val="000F3CBF"/>
    <w:rsid w:val="000F4007"/>
    <w:rsid w:val="000F6FB9"/>
    <w:rsid w:val="00100C4B"/>
    <w:rsid w:val="001028D9"/>
    <w:rsid w:val="00106058"/>
    <w:rsid w:val="001075A4"/>
    <w:rsid w:val="001103C5"/>
    <w:rsid w:val="00111C84"/>
    <w:rsid w:val="001120DD"/>
    <w:rsid w:val="00113268"/>
    <w:rsid w:val="001146B3"/>
    <w:rsid w:val="00114837"/>
    <w:rsid w:val="00120DD7"/>
    <w:rsid w:val="00124E0D"/>
    <w:rsid w:val="001263BD"/>
    <w:rsid w:val="00130095"/>
    <w:rsid w:val="00132C5D"/>
    <w:rsid w:val="001349B7"/>
    <w:rsid w:val="00135DF0"/>
    <w:rsid w:val="00140868"/>
    <w:rsid w:val="00140C55"/>
    <w:rsid w:val="00144A7B"/>
    <w:rsid w:val="00145041"/>
    <w:rsid w:val="0014609B"/>
    <w:rsid w:val="00147206"/>
    <w:rsid w:val="0014780A"/>
    <w:rsid w:val="00150933"/>
    <w:rsid w:val="00150A93"/>
    <w:rsid w:val="00150B06"/>
    <w:rsid w:val="00150E00"/>
    <w:rsid w:val="00152674"/>
    <w:rsid w:val="0015299F"/>
    <w:rsid w:val="00153193"/>
    <w:rsid w:val="00156743"/>
    <w:rsid w:val="00157974"/>
    <w:rsid w:val="00157A0B"/>
    <w:rsid w:val="00157BCB"/>
    <w:rsid w:val="00165878"/>
    <w:rsid w:val="00167EED"/>
    <w:rsid w:val="001719E0"/>
    <w:rsid w:val="00173582"/>
    <w:rsid w:val="00173790"/>
    <w:rsid w:val="00176C0E"/>
    <w:rsid w:val="0018206F"/>
    <w:rsid w:val="001839E6"/>
    <w:rsid w:val="00183F96"/>
    <w:rsid w:val="00185732"/>
    <w:rsid w:val="00186499"/>
    <w:rsid w:val="00187F01"/>
    <w:rsid w:val="00190A19"/>
    <w:rsid w:val="00195486"/>
    <w:rsid w:val="001973C6"/>
    <w:rsid w:val="00197C84"/>
    <w:rsid w:val="001A195E"/>
    <w:rsid w:val="001A19C2"/>
    <w:rsid w:val="001A2297"/>
    <w:rsid w:val="001A24FD"/>
    <w:rsid w:val="001A4438"/>
    <w:rsid w:val="001A7BA6"/>
    <w:rsid w:val="001B6D4D"/>
    <w:rsid w:val="001C0544"/>
    <w:rsid w:val="001C08DD"/>
    <w:rsid w:val="001C1652"/>
    <w:rsid w:val="001C1C27"/>
    <w:rsid w:val="001C2223"/>
    <w:rsid w:val="001C45A2"/>
    <w:rsid w:val="001C67D7"/>
    <w:rsid w:val="001C6A80"/>
    <w:rsid w:val="001D2818"/>
    <w:rsid w:val="001D3B55"/>
    <w:rsid w:val="001D40FC"/>
    <w:rsid w:val="001D69D4"/>
    <w:rsid w:val="001D6AB6"/>
    <w:rsid w:val="001E095E"/>
    <w:rsid w:val="001E0B70"/>
    <w:rsid w:val="001E1624"/>
    <w:rsid w:val="001E2297"/>
    <w:rsid w:val="001E2FB7"/>
    <w:rsid w:val="001E3DF4"/>
    <w:rsid w:val="001E5A13"/>
    <w:rsid w:val="001F47F6"/>
    <w:rsid w:val="00201EBC"/>
    <w:rsid w:val="00202DBB"/>
    <w:rsid w:val="002042DC"/>
    <w:rsid w:val="00204996"/>
    <w:rsid w:val="0020504E"/>
    <w:rsid w:val="00205CB5"/>
    <w:rsid w:val="00206299"/>
    <w:rsid w:val="00206994"/>
    <w:rsid w:val="002114CE"/>
    <w:rsid w:val="002115EF"/>
    <w:rsid w:val="00212F3B"/>
    <w:rsid w:val="00212FF0"/>
    <w:rsid w:val="002132C3"/>
    <w:rsid w:val="00214C28"/>
    <w:rsid w:val="00217C35"/>
    <w:rsid w:val="00222688"/>
    <w:rsid w:val="00222B09"/>
    <w:rsid w:val="00223A94"/>
    <w:rsid w:val="00223F69"/>
    <w:rsid w:val="0022493E"/>
    <w:rsid w:val="00224D48"/>
    <w:rsid w:val="002264E7"/>
    <w:rsid w:val="0023122A"/>
    <w:rsid w:val="002328AE"/>
    <w:rsid w:val="0023444F"/>
    <w:rsid w:val="002348A6"/>
    <w:rsid w:val="00235D60"/>
    <w:rsid w:val="00235EA6"/>
    <w:rsid w:val="0023643F"/>
    <w:rsid w:val="00236794"/>
    <w:rsid w:val="00240288"/>
    <w:rsid w:val="00243798"/>
    <w:rsid w:val="00251B8E"/>
    <w:rsid w:val="00254442"/>
    <w:rsid w:val="0025747A"/>
    <w:rsid w:val="00261E09"/>
    <w:rsid w:val="002643CE"/>
    <w:rsid w:val="002706DD"/>
    <w:rsid w:val="00272DC0"/>
    <w:rsid w:val="002739CC"/>
    <w:rsid w:val="002766A1"/>
    <w:rsid w:val="00283165"/>
    <w:rsid w:val="0028429F"/>
    <w:rsid w:val="00285484"/>
    <w:rsid w:val="0028571B"/>
    <w:rsid w:val="00286C79"/>
    <w:rsid w:val="00291B7F"/>
    <w:rsid w:val="00292AAD"/>
    <w:rsid w:val="00294610"/>
    <w:rsid w:val="002A02EB"/>
    <w:rsid w:val="002A038C"/>
    <w:rsid w:val="002A124C"/>
    <w:rsid w:val="002A1E15"/>
    <w:rsid w:val="002A2575"/>
    <w:rsid w:val="002A4A42"/>
    <w:rsid w:val="002A4DF7"/>
    <w:rsid w:val="002A63BE"/>
    <w:rsid w:val="002A7888"/>
    <w:rsid w:val="002A7D11"/>
    <w:rsid w:val="002B0B0C"/>
    <w:rsid w:val="002B1A08"/>
    <w:rsid w:val="002B267C"/>
    <w:rsid w:val="002B2EE3"/>
    <w:rsid w:val="002B51D9"/>
    <w:rsid w:val="002C01DF"/>
    <w:rsid w:val="002C1DA7"/>
    <w:rsid w:val="002C1EA0"/>
    <w:rsid w:val="002C4F36"/>
    <w:rsid w:val="002C54CE"/>
    <w:rsid w:val="002C6DCA"/>
    <w:rsid w:val="002C7E5C"/>
    <w:rsid w:val="002D14A4"/>
    <w:rsid w:val="002D17FA"/>
    <w:rsid w:val="002D1A03"/>
    <w:rsid w:val="002D3819"/>
    <w:rsid w:val="002D5AAF"/>
    <w:rsid w:val="002D673B"/>
    <w:rsid w:val="002D679D"/>
    <w:rsid w:val="002E1D7B"/>
    <w:rsid w:val="002E2FFA"/>
    <w:rsid w:val="002E382A"/>
    <w:rsid w:val="002E3B60"/>
    <w:rsid w:val="002E56FD"/>
    <w:rsid w:val="002E6B93"/>
    <w:rsid w:val="002E7643"/>
    <w:rsid w:val="002F0834"/>
    <w:rsid w:val="002F472B"/>
    <w:rsid w:val="002F60FE"/>
    <w:rsid w:val="002F689C"/>
    <w:rsid w:val="00300362"/>
    <w:rsid w:val="00303DEF"/>
    <w:rsid w:val="0030486F"/>
    <w:rsid w:val="00304B05"/>
    <w:rsid w:val="00310B7C"/>
    <w:rsid w:val="00310C2F"/>
    <w:rsid w:val="00312088"/>
    <w:rsid w:val="0031300B"/>
    <w:rsid w:val="00314077"/>
    <w:rsid w:val="00314766"/>
    <w:rsid w:val="00316921"/>
    <w:rsid w:val="00317861"/>
    <w:rsid w:val="00321BCD"/>
    <w:rsid w:val="00323007"/>
    <w:rsid w:val="003231BA"/>
    <w:rsid w:val="00323386"/>
    <w:rsid w:val="00323FD1"/>
    <w:rsid w:val="0032626C"/>
    <w:rsid w:val="003265D1"/>
    <w:rsid w:val="00327D79"/>
    <w:rsid w:val="0033046A"/>
    <w:rsid w:val="003304B5"/>
    <w:rsid w:val="00330A5C"/>
    <w:rsid w:val="0033125D"/>
    <w:rsid w:val="00331C43"/>
    <w:rsid w:val="003321AC"/>
    <w:rsid w:val="003326C0"/>
    <w:rsid w:val="003336D9"/>
    <w:rsid w:val="00334F83"/>
    <w:rsid w:val="00340086"/>
    <w:rsid w:val="003422C3"/>
    <w:rsid w:val="00343355"/>
    <w:rsid w:val="00350500"/>
    <w:rsid w:val="00350D1E"/>
    <w:rsid w:val="003526CF"/>
    <w:rsid w:val="00353795"/>
    <w:rsid w:val="00355432"/>
    <w:rsid w:val="003562FC"/>
    <w:rsid w:val="003614DE"/>
    <w:rsid w:val="003616C4"/>
    <w:rsid w:val="003618AD"/>
    <w:rsid w:val="003628BE"/>
    <w:rsid w:val="00363652"/>
    <w:rsid w:val="0036403D"/>
    <w:rsid w:val="00364493"/>
    <w:rsid w:val="00364DD9"/>
    <w:rsid w:val="0036511A"/>
    <w:rsid w:val="00365176"/>
    <w:rsid w:val="00370683"/>
    <w:rsid w:val="00372BB4"/>
    <w:rsid w:val="003752D6"/>
    <w:rsid w:val="003763DB"/>
    <w:rsid w:val="00377385"/>
    <w:rsid w:val="00377D24"/>
    <w:rsid w:val="00377F18"/>
    <w:rsid w:val="00381409"/>
    <w:rsid w:val="00382D72"/>
    <w:rsid w:val="00383AA8"/>
    <w:rsid w:val="003842F6"/>
    <w:rsid w:val="0038433D"/>
    <w:rsid w:val="00384ACA"/>
    <w:rsid w:val="00385199"/>
    <w:rsid w:val="003858AB"/>
    <w:rsid w:val="00387745"/>
    <w:rsid w:val="0039182D"/>
    <w:rsid w:val="00391AD2"/>
    <w:rsid w:val="00391BF0"/>
    <w:rsid w:val="00393CE9"/>
    <w:rsid w:val="00396760"/>
    <w:rsid w:val="003975EC"/>
    <w:rsid w:val="003A0078"/>
    <w:rsid w:val="003A0122"/>
    <w:rsid w:val="003A0DC8"/>
    <w:rsid w:val="003A21DF"/>
    <w:rsid w:val="003A275A"/>
    <w:rsid w:val="003A280D"/>
    <w:rsid w:val="003A281E"/>
    <w:rsid w:val="003A5A5E"/>
    <w:rsid w:val="003A705E"/>
    <w:rsid w:val="003A771C"/>
    <w:rsid w:val="003A7A41"/>
    <w:rsid w:val="003B1D13"/>
    <w:rsid w:val="003B386C"/>
    <w:rsid w:val="003B556B"/>
    <w:rsid w:val="003B5737"/>
    <w:rsid w:val="003B5BFE"/>
    <w:rsid w:val="003C1A34"/>
    <w:rsid w:val="003C1C78"/>
    <w:rsid w:val="003C2024"/>
    <w:rsid w:val="003C5D35"/>
    <w:rsid w:val="003C62B5"/>
    <w:rsid w:val="003C7007"/>
    <w:rsid w:val="003C729C"/>
    <w:rsid w:val="003C72FC"/>
    <w:rsid w:val="003C7552"/>
    <w:rsid w:val="003C7E17"/>
    <w:rsid w:val="003D2465"/>
    <w:rsid w:val="003D39F5"/>
    <w:rsid w:val="003D49F8"/>
    <w:rsid w:val="003E0621"/>
    <w:rsid w:val="003E2D45"/>
    <w:rsid w:val="003E3108"/>
    <w:rsid w:val="003E31BB"/>
    <w:rsid w:val="003E4032"/>
    <w:rsid w:val="003E58FD"/>
    <w:rsid w:val="003E699D"/>
    <w:rsid w:val="003F354B"/>
    <w:rsid w:val="003F3DDD"/>
    <w:rsid w:val="003F46DE"/>
    <w:rsid w:val="003F4EA7"/>
    <w:rsid w:val="003F5365"/>
    <w:rsid w:val="003F5B55"/>
    <w:rsid w:val="003F6D2B"/>
    <w:rsid w:val="003F6F07"/>
    <w:rsid w:val="003F774F"/>
    <w:rsid w:val="004006E2"/>
    <w:rsid w:val="00400EB1"/>
    <w:rsid w:val="00403394"/>
    <w:rsid w:val="00403C27"/>
    <w:rsid w:val="00403D47"/>
    <w:rsid w:val="00404C02"/>
    <w:rsid w:val="00406006"/>
    <w:rsid w:val="00410AC8"/>
    <w:rsid w:val="00411D31"/>
    <w:rsid w:val="00411E8E"/>
    <w:rsid w:val="00412D72"/>
    <w:rsid w:val="00414355"/>
    <w:rsid w:val="004146C6"/>
    <w:rsid w:val="00415706"/>
    <w:rsid w:val="00417886"/>
    <w:rsid w:val="00417FA2"/>
    <w:rsid w:val="00420AFA"/>
    <w:rsid w:val="00421B7A"/>
    <w:rsid w:val="00422976"/>
    <w:rsid w:val="00423CED"/>
    <w:rsid w:val="00424215"/>
    <w:rsid w:val="00425D27"/>
    <w:rsid w:val="00425F5D"/>
    <w:rsid w:val="004279F9"/>
    <w:rsid w:val="0043169C"/>
    <w:rsid w:val="0043170B"/>
    <w:rsid w:val="00431F95"/>
    <w:rsid w:val="004327DE"/>
    <w:rsid w:val="0043432D"/>
    <w:rsid w:val="0043563A"/>
    <w:rsid w:val="00441BF6"/>
    <w:rsid w:val="0044240A"/>
    <w:rsid w:val="00442CAD"/>
    <w:rsid w:val="00442EA5"/>
    <w:rsid w:val="004435BA"/>
    <w:rsid w:val="00443B95"/>
    <w:rsid w:val="00443B9F"/>
    <w:rsid w:val="00444591"/>
    <w:rsid w:val="00445C3A"/>
    <w:rsid w:val="00446A9E"/>
    <w:rsid w:val="00447EA7"/>
    <w:rsid w:val="00450678"/>
    <w:rsid w:val="00450EF6"/>
    <w:rsid w:val="00452F29"/>
    <w:rsid w:val="004543CE"/>
    <w:rsid w:val="00454EF7"/>
    <w:rsid w:val="004570BA"/>
    <w:rsid w:val="00460897"/>
    <w:rsid w:val="00463A9E"/>
    <w:rsid w:val="00463BE9"/>
    <w:rsid w:val="00464DAE"/>
    <w:rsid w:val="00465654"/>
    <w:rsid w:val="00465898"/>
    <w:rsid w:val="004659F3"/>
    <w:rsid w:val="004666BC"/>
    <w:rsid w:val="00467319"/>
    <w:rsid w:val="004704D6"/>
    <w:rsid w:val="00470FC2"/>
    <w:rsid w:val="00472680"/>
    <w:rsid w:val="0047452E"/>
    <w:rsid w:val="00474D07"/>
    <w:rsid w:val="00480843"/>
    <w:rsid w:val="00481A6F"/>
    <w:rsid w:val="00484153"/>
    <w:rsid w:val="004844DA"/>
    <w:rsid w:val="00485E4E"/>
    <w:rsid w:val="00487965"/>
    <w:rsid w:val="00487BB3"/>
    <w:rsid w:val="0049069C"/>
    <w:rsid w:val="00490A35"/>
    <w:rsid w:val="00490BDE"/>
    <w:rsid w:val="0049222A"/>
    <w:rsid w:val="004924BF"/>
    <w:rsid w:val="00493942"/>
    <w:rsid w:val="0049436B"/>
    <w:rsid w:val="00495032"/>
    <w:rsid w:val="0049746C"/>
    <w:rsid w:val="004A1755"/>
    <w:rsid w:val="004A32B0"/>
    <w:rsid w:val="004A3FB4"/>
    <w:rsid w:val="004A5B8F"/>
    <w:rsid w:val="004B0274"/>
    <w:rsid w:val="004B0648"/>
    <w:rsid w:val="004B07AD"/>
    <w:rsid w:val="004B127F"/>
    <w:rsid w:val="004B5926"/>
    <w:rsid w:val="004B699C"/>
    <w:rsid w:val="004B78F1"/>
    <w:rsid w:val="004B7D9D"/>
    <w:rsid w:val="004C173D"/>
    <w:rsid w:val="004C1D0B"/>
    <w:rsid w:val="004C4912"/>
    <w:rsid w:val="004C514D"/>
    <w:rsid w:val="004C5DCC"/>
    <w:rsid w:val="004C6F95"/>
    <w:rsid w:val="004C747F"/>
    <w:rsid w:val="004D1341"/>
    <w:rsid w:val="004D4BC0"/>
    <w:rsid w:val="004E01A4"/>
    <w:rsid w:val="004E2AE0"/>
    <w:rsid w:val="004E2B75"/>
    <w:rsid w:val="004E3F38"/>
    <w:rsid w:val="004E590C"/>
    <w:rsid w:val="004E5E87"/>
    <w:rsid w:val="004E766D"/>
    <w:rsid w:val="004F0123"/>
    <w:rsid w:val="004F0C6A"/>
    <w:rsid w:val="004F3E86"/>
    <w:rsid w:val="004F5605"/>
    <w:rsid w:val="004F7A52"/>
    <w:rsid w:val="005002A8"/>
    <w:rsid w:val="00501C82"/>
    <w:rsid w:val="0050228E"/>
    <w:rsid w:val="005030AF"/>
    <w:rsid w:val="005030B3"/>
    <w:rsid w:val="00503182"/>
    <w:rsid w:val="00505C29"/>
    <w:rsid w:val="005079BC"/>
    <w:rsid w:val="00510872"/>
    <w:rsid w:val="005114AC"/>
    <w:rsid w:val="0051189F"/>
    <w:rsid w:val="00513D4B"/>
    <w:rsid w:val="00513D82"/>
    <w:rsid w:val="005141AF"/>
    <w:rsid w:val="00517553"/>
    <w:rsid w:val="0052029E"/>
    <w:rsid w:val="0052106E"/>
    <w:rsid w:val="0052165E"/>
    <w:rsid w:val="00521E7D"/>
    <w:rsid w:val="00522643"/>
    <w:rsid w:val="005237A0"/>
    <w:rsid w:val="00531013"/>
    <w:rsid w:val="005313C0"/>
    <w:rsid w:val="005321E2"/>
    <w:rsid w:val="00535849"/>
    <w:rsid w:val="00536D9F"/>
    <w:rsid w:val="0053777B"/>
    <w:rsid w:val="00537A45"/>
    <w:rsid w:val="00537E0A"/>
    <w:rsid w:val="00541850"/>
    <w:rsid w:val="00543C5C"/>
    <w:rsid w:val="00553328"/>
    <w:rsid w:val="00553444"/>
    <w:rsid w:val="0055376E"/>
    <w:rsid w:val="005542E2"/>
    <w:rsid w:val="00555FD6"/>
    <w:rsid w:val="00556D46"/>
    <w:rsid w:val="00560139"/>
    <w:rsid w:val="005635C5"/>
    <w:rsid w:val="00564001"/>
    <w:rsid w:val="00566B46"/>
    <w:rsid w:val="005670CA"/>
    <w:rsid w:val="005676A9"/>
    <w:rsid w:val="005679C4"/>
    <w:rsid w:val="00567A88"/>
    <w:rsid w:val="00567D8E"/>
    <w:rsid w:val="005700DC"/>
    <w:rsid w:val="00570A36"/>
    <w:rsid w:val="005712B5"/>
    <w:rsid w:val="00572682"/>
    <w:rsid w:val="0057345C"/>
    <w:rsid w:val="00574ADC"/>
    <w:rsid w:val="00577B07"/>
    <w:rsid w:val="00580402"/>
    <w:rsid w:val="00580668"/>
    <w:rsid w:val="00581C20"/>
    <w:rsid w:val="005843F7"/>
    <w:rsid w:val="005846F7"/>
    <w:rsid w:val="00584769"/>
    <w:rsid w:val="00586473"/>
    <w:rsid w:val="00587457"/>
    <w:rsid w:val="00594909"/>
    <w:rsid w:val="00595E1C"/>
    <w:rsid w:val="005960D7"/>
    <w:rsid w:val="005A0BF3"/>
    <w:rsid w:val="005A1A4E"/>
    <w:rsid w:val="005A218C"/>
    <w:rsid w:val="005A23D5"/>
    <w:rsid w:val="005A2B11"/>
    <w:rsid w:val="005A3BCA"/>
    <w:rsid w:val="005A6567"/>
    <w:rsid w:val="005B0CD0"/>
    <w:rsid w:val="005B20AC"/>
    <w:rsid w:val="005B51FB"/>
    <w:rsid w:val="005B6B79"/>
    <w:rsid w:val="005C15D3"/>
    <w:rsid w:val="005C1BF6"/>
    <w:rsid w:val="005C1F0B"/>
    <w:rsid w:val="005C318B"/>
    <w:rsid w:val="005C3507"/>
    <w:rsid w:val="005C6226"/>
    <w:rsid w:val="005C668E"/>
    <w:rsid w:val="005D04FA"/>
    <w:rsid w:val="005D12C7"/>
    <w:rsid w:val="005D2B7C"/>
    <w:rsid w:val="005D547D"/>
    <w:rsid w:val="005D5A21"/>
    <w:rsid w:val="005D6A83"/>
    <w:rsid w:val="005E07BB"/>
    <w:rsid w:val="005E2620"/>
    <w:rsid w:val="005E5B19"/>
    <w:rsid w:val="005E708E"/>
    <w:rsid w:val="005F001F"/>
    <w:rsid w:val="005F3A0E"/>
    <w:rsid w:val="00600F3A"/>
    <w:rsid w:val="00601F81"/>
    <w:rsid w:val="00602D75"/>
    <w:rsid w:val="00603D51"/>
    <w:rsid w:val="00604B98"/>
    <w:rsid w:val="006064D2"/>
    <w:rsid w:val="006065D7"/>
    <w:rsid w:val="006077E0"/>
    <w:rsid w:val="006104BE"/>
    <w:rsid w:val="00610CF4"/>
    <w:rsid w:val="0061104C"/>
    <w:rsid w:val="00611B2A"/>
    <w:rsid w:val="00613011"/>
    <w:rsid w:val="006133C1"/>
    <w:rsid w:val="0061449F"/>
    <w:rsid w:val="006145F0"/>
    <w:rsid w:val="00614679"/>
    <w:rsid w:val="006154FF"/>
    <w:rsid w:val="00616D7D"/>
    <w:rsid w:val="00617C17"/>
    <w:rsid w:val="00621A79"/>
    <w:rsid w:val="00622128"/>
    <w:rsid w:val="006221CD"/>
    <w:rsid w:val="00622BEB"/>
    <w:rsid w:val="0062622F"/>
    <w:rsid w:val="0063444A"/>
    <w:rsid w:val="00634473"/>
    <w:rsid w:val="00635CEF"/>
    <w:rsid w:val="0063611B"/>
    <w:rsid w:val="00640ED1"/>
    <w:rsid w:val="00641D2C"/>
    <w:rsid w:val="00643D1F"/>
    <w:rsid w:val="0064469A"/>
    <w:rsid w:val="00645257"/>
    <w:rsid w:val="00645BFC"/>
    <w:rsid w:val="0064686C"/>
    <w:rsid w:val="00655667"/>
    <w:rsid w:val="006574FA"/>
    <w:rsid w:val="00657B79"/>
    <w:rsid w:val="00660C59"/>
    <w:rsid w:val="00662981"/>
    <w:rsid w:val="00663D26"/>
    <w:rsid w:val="006655F0"/>
    <w:rsid w:val="00667973"/>
    <w:rsid w:val="00667BF4"/>
    <w:rsid w:val="0067016F"/>
    <w:rsid w:val="0067022D"/>
    <w:rsid w:val="006705EF"/>
    <w:rsid w:val="00670DB2"/>
    <w:rsid w:val="00670E53"/>
    <w:rsid w:val="00671AB2"/>
    <w:rsid w:val="00672016"/>
    <w:rsid w:val="006725D8"/>
    <w:rsid w:val="00673CA0"/>
    <w:rsid w:val="00674424"/>
    <w:rsid w:val="00676059"/>
    <w:rsid w:val="006772BF"/>
    <w:rsid w:val="00680F1A"/>
    <w:rsid w:val="00681731"/>
    <w:rsid w:val="006831FD"/>
    <w:rsid w:val="006834CD"/>
    <w:rsid w:val="0068424E"/>
    <w:rsid w:val="0068730F"/>
    <w:rsid w:val="00692FC9"/>
    <w:rsid w:val="006939A1"/>
    <w:rsid w:val="00693CF9"/>
    <w:rsid w:val="006942F9"/>
    <w:rsid w:val="006950C3"/>
    <w:rsid w:val="00697F5B"/>
    <w:rsid w:val="006A0E90"/>
    <w:rsid w:val="006A0EA0"/>
    <w:rsid w:val="006A1278"/>
    <w:rsid w:val="006A50FF"/>
    <w:rsid w:val="006A6CC4"/>
    <w:rsid w:val="006B0101"/>
    <w:rsid w:val="006B286D"/>
    <w:rsid w:val="006B43E0"/>
    <w:rsid w:val="006B74E7"/>
    <w:rsid w:val="006C099A"/>
    <w:rsid w:val="006C1023"/>
    <w:rsid w:val="006C2E0C"/>
    <w:rsid w:val="006C60FD"/>
    <w:rsid w:val="006D01F6"/>
    <w:rsid w:val="006D213B"/>
    <w:rsid w:val="006D220A"/>
    <w:rsid w:val="006D2984"/>
    <w:rsid w:val="006D3992"/>
    <w:rsid w:val="006D5030"/>
    <w:rsid w:val="006D5670"/>
    <w:rsid w:val="006D62BD"/>
    <w:rsid w:val="006D6923"/>
    <w:rsid w:val="006E08F6"/>
    <w:rsid w:val="006E2573"/>
    <w:rsid w:val="006E277D"/>
    <w:rsid w:val="006E31DD"/>
    <w:rsid w:val="006E5271"/>
    <w:rsid w:val="006E5E19"/>
    <w:rsid w:val="006E7D54"/>
    <w:rsid w:val="006F0060"/>
    <w:rsid w:val="006F31D2"/>
    <w:rsid w:val="006F457A"/>
    <w:rsid w:val="006F59C8"/>
    <w:rsid w:val="006F5ADB"/>
    <w:rsid w:val="006F5E8C"/>
    <w:rsid w:val="006F6BBA"/>
    <w:rsid w:val="0070220C"/>
    <w:rsid w:val="00702C41"/>
    <w:rsid w:val="00703A8B"/>
    <w:rsid w:val="007042E5"/>
    <w:rsid w:val="00705EB8"/>
    <w:rsid w:val="007060AF"/>
    <w:rsid w:val="00706627"/>
    <w:rsid w:val="00706829"/>
    <w:rsid w:val="00711D3E"/>
    <w:rsid w:val="00713E02"/>
    <w:rsid w:val="0071623C"/>
    <w:rsid w:val="00722A6B"/>
    <w:rsid w:val="00722A8F"/>
    <w:rsid w:val="0072546B"/>
    <w:rsid w:val="00730B68"/>
    <w:rsid w:val="00731409"/>
    <w:rsid w:val="00731B4A"/>
    <w:rsid w:val="0073539C"/>
    <w:rsid w:val="00736281"/>
    <w:rsid w:val="00740B5E"/>
    <w:rsid w:val="007420CF"/>
    <w:rsid w:val="007433DD"/>
    <w:rsid w:val="0074775E"/>
    <w:rsid w:val="00747836"/>
    <w:rsid w:val="007538F0"/>
    <w:rsid w:val="0075472D"/>
    <w:rsid w:val="007555AA"/>
    <w:rsid w:val="0075647B"/>
    <w:rsid w:val="00757ABA"/>
    <w:rsid w:val="0076059B"/>
    <w:rsid w:val="00760B01"/>
    <w:rsid w:val="00760B5C"/>
    <w:rsid w:val="0076145A"/>
    <w:rsid w:val="00764813"/>
    <w:rsid w:val="00765EDA"/>
    <w:rsid w:val="00770DA3"/>
    <w:rsid w:val="0077190B"/>
    <w:rsid w:val="007743CB"/>
    <w:rsid w:val="00775459"/>
    <w:rsid w:val="00775988"/>
    <w:rsid w:val="00780591"/>
    <w:rsid w:val="00780641"/>
    <w:rsid w:val="00782F36"/>
    <w:rsid w:val="00783502"/>
    <w:rsid w:val="0078482E"/>
    <w:rsid w:val="00784C2D"/>
    <w:rsid w:val="007868F0"/>
    <w:rsid w:val="0079189F"/>
    <w:rsid w:val="00791F17"/>
    <w:rsid w:val="00792649"/>
    <w:rsid w:val="00792A90"/>
    <w:rsid w:val="0079386C"/>
    <w:rsid w:val="007955C3"/>
    <w:rsid w:val="007A0362"/>
    <w:rsid w:val="007A1B65"/>
    <w:rsid w:val="007A1EE2"/>
    <w:rsid w:val="007A3C01"/>
    <w:rsid w:val="007A5C58"/>
    <w:rsid w:val="007B671A"/>
    <w:rsid w:val="007B6D34"/>
    <w:rsid w:val="007B71A3"/>
    <w:rsid w:val="007B730A"/>
    <w:rsid w:val="007B75AD"/>
    <w:rsid w:val="007C1A04"/>
    <w:rsid w:val="007C1EE9"/>
    <w:rsid w:val="007C2D7F"/>
    <w:rsid w:val="007C505E"/>
    <w:rsid w:val="007C6D7C"/>
    <w:rsid w:val="007D3D16"/>
    <w:rsid w:val="007D5BD2"/>
    <w:rsid w:val="007D602C"/>
    <w:rsid w:val="007D7EAD"/>
    <w:rsid w:val="007E10E9"/>
    <w:rsid w:val="007E1F2E"/>
    <w:rsid w:val="007E265D"/>
    <w:rsid w:val="007E438C"/>
    <w:rsid w:val="007E73C5"/>
    <w:rsid w:val="007F003C"/>
    <w:rsid w:val="007F03B2"/>
    <w:rsid w:val="007F08F2"/>
    <w:rsid w:val="007F1BF9"/>
    <w:rsid w:val="007F408C"/>
    <w:rsid w:val="007F7061"/>
    <w:rsid w:val="007F74B5"/>
    <w:rsid w:val="007F74D3"/>
    <w:rsid w:val="007F7980"/>
    <w:rsid w:val="00801CB6"/>
    <w:rsid w:val="00801F01"/>
    <w:rsid w:val="0080240D"/>
    <w:rsid w:val="00803DF3"/>
    <w:rsid w:val="00804DF3"/>
    <w:rsid w:val="0080580D"/>
    <w:rsid w:val="00806A24"/>
    <w:rsid w:val="008103F7"/>
    <w:rsid w:val="0081111D"/>
    <w:rsid w:val="0081275B"/>
    <w:rsid w:val="0081379E"/>
    <w:rsid w:val="00813CF5"/>
    <w:rsid w:val="00816196"/>
    <w:rsid w:val="00817294"/>
    <w:rsid w:val="00820789"/>
    <w:rsid w:val="00821575"/>
    <w:rsid w:val="0082259F"/>
    <w:rsid w:val="00822D95"/>
    <w:rsid w:val="00823ADE"/>
    <w:rsid w:val="00824B45"/>
    <w:rsid w:val="00826406"/>
    <w:rsid w:val="0082694C"/>
    <w:rsid w:val="0083064D"/>
    <w:rsid w:val="00830B0A"/>
    <w:rsid w:val="00831626"/>
    <w:rsid w:val="00833AA9"/>
    <w:rsid w:val="00834820"/>
    <w:rsid w:val="0083594E"/>
    <w:rsid w:val="00837A47"/>
    <w:rsid w:val="00841C76"/>
    <w:rsid w:val="00842156"/>
    <w:rsid w:val="0084661C"/>
    <w:rsid w:val="00846AFA"/>
    <w:rsid w:val="008508BC"/>
    <w:rsid w:val="008562CC"/>
    <w:rsid w:val="0085669C"/>
    <w:rsid w:val="00857D61"/>
    <w:rsid w:val="008606A4"/>
    <w:rsid w:val="0086126A"/>
    <w:rsid w:val="00861B6A"/>
    <w:rsid w:val="00866B3A"/>
    <w:rsid w:val="00866D4A"/>
    <w:rsid w:val="008677A1"/>
    <w:rsid w:val="00870756"/>
    <w:rsid w:val="00872263"/>
    <w:rsid w:val="00875E6E"/>
    <w:rsid w:val="00887C68"/>
    <w:rsid w:val="00891B60"/>
    <w:rsid w:val="0089212A"/>
    <w:rsid w:val="0089262E"/>
    <w:rsid w:val="008949DF"/>
    <w:rsid w:val="00894A83"/>
    <w:rsid w:val="0089515C"/>
    <w:rsid w:val="00896590"/>
    <w:rsid w:val="00896EDC"/>
    <w:rsid w:val="008A1BCB"/>
    <w:rsid w:val="008A33B1"/>
    <w:rsid w:val="008A393D"/>
    <w:rsid w:val="008A4411"/>
    <w:rsid w:val="008A44CD"/>
    <w:rsid w:val="008A5DD0"/>
    <w:rsid w:val="008A70E8"/>
    <w:rsid w:val="008A7CA2"/>
    <w:rsid w:val="008B066D"/>
    <w:rsid w:val="008B361E"/>
    <w:rsid w:val="008B3EA0"/>
    <w:rsid w:val="008B65BC"/>
    <w:rsid w:val="008B7884"/>
    <w:rsid w:val="008C09D4"/>
    <w:rsid w:val="008C25BF"/>
    <w:rsid w:val="008C33DD"/>
    <w:rsid w:val="008C3DB8"/>
    <w:rsid w:val="008C6688"/>
    <w:rsid w:val="008E0B35"/>
    <w:rsid w:val="008E2CDC"/>
    <w:rsid w:val="008E4A96"/>
    <w:rsid w:val="008E4DD4"/>
    <w:rsid w:val="008E5E3F"/>
    <w:rsid w:val="008E693F"/>
    <w:rsid w:val="008F2087"/>
    <w:rsid w:val="008F2B4B"/>
    <w:rsid w:val="008F3391"/>
    <w:rsid w:val="008F4ACD"/>
    <w:rsid w:val="008F6BEE"/>
    <w:rsid w:val="008F6D89"/>
    <w:rsid w:val="008F6DF4"/>
    <w:rsid w:val="008F7F22"/>
    <w:rsid w:val="00901C44"/>
    <w:rsid w:val="00902C75"/>
    <w:rsid w:val="0090373A"/>
    <w:rsid w:val="009049C3"/>
    <w:rsid w:val="00904A80"/>
    <w:rsid w:val="00913345"/>
    <w:rsid w:val="00913CC1"/>
    <w:rsid w:val="0091688F"/>
    <w:rsid w:val="00916A2C"/>
    <w:rsid w:val="00916AFC"/>
    <w:rsid w:val="00917E1B"/>
    <w:rsid w:val="009217BF"/>
    <w:rsid w:val="0093021F"/>
    <w:rsid w:val="00930C80"/>
    <w:rsid w:val="00932C44"/>
    <w:rsid w:val="0093478D"/>
    <w:rsid w:val="00936E31"/>
    <w:rsid w:val="00937873"/>
    <w:rsid w:val="00937C52"/>
    <w:rsid w:val="00941447"/>
    <w:rsid w:val="00941D44"/>
    <w:rsid w:val="00942AAB"/>
    <w:rsid w:val="00943EC7"/>
    <w:rsid w:val="009469FB"/>
    <w:rsid w:val="00946A8C"/>
    <w:rsid w:val="00946E49"/>
    <w:rsid w:val="00946EAC"/>
    <w:rsid w:val="009512E4"/>
    <w:rsid w:val="00952796"/>
    <w:rsid w:val="0095336D"/>
    <w:rsid w:val="00955AD0"/>
    <w:rsid w:val="00957D85"/>
    <w:rsid w:val="009612AD"/>
    <w:rsid w:val="009638E1"/>
    <w:rsid w:val="00963EA1"/>
    <w:rsid w:val="00966D81"/>
    <w:rsid w:val="00973E13"/>
    <w:rsid w:val="00974E48"/>
    <w:rsid w:val="009768FB"/>
    <w:rsid w:val="00976A6B"/>
    <w:rsid w:val="0097706D"/>
    <w:rsid w:val="00977724"/>
    <w:rsid w:val="00981789"/>
    <w:rsid w:val="00982924"/>
    <w:rsid w:val="00983A14"/>
    <w:rsid w:val="00983FC2"/>
    <w:rsid w:val="009850B2"/>
    <w:rsid w:val="00986997"/>
    <w:rsid w:val="00991F26"/>
    <w:rsid w:val="009921D8"/>
    <w:rsid w:val="00992476"/>
    <w:rsid w:val="00994182"/>
    <w:rsid w:val="00994329"/>
    <w:rsid w:val="00994FEB"/>
    <w:rsid w:val="009976C9"/>
    <w:rsid w:val="00997BDB"/>
    <w:rsid w:val="009A1660"/>
    <w:rsid w:val="009A2525"/>
    <w:rsid w:val="009A2548"/>
    <w:rsid w:val="009A491C"/>
    <w:rsid w:val="009A7154"/>
    <w:rsid w:val="009A743A"/>
    <w:rsid w:val="009B3CE9"/>
    <w:rsid w:val="009B4D31"/>
    <w:rsid w:val="009B6DDF"/>
    <w:rsid w:val="009B750D"/>
    <w:rsid w:val="009C09B2"/>
    <w:rsid w:val="009C1967"/>
    <w:rsid w:val="009C1DA2"/>
    <w:rsid w:val="009C3FF1"/>
    <w:rsid w:val="009C4809"/>
    <w:rsid w:val="009C491C"/>
    <w:rsid w:val="009C540F"/>
    <w:rsid w:val="009C6457"/>
    <w:rsid w:val="009C78AF"/>
    <w:rsid w:val="009D09B6"/>
    <w:rsid w:val="009D18BE"/>
    <w:rsid w:val="009D63E0"/>
    <w:rsid w:val="009E2E14"/>
    <w:rsid w:val="009E7771"/>
    <w:rsid w:val="009E7D3F"/>
    <w:rsid w:val="009E7EDE"/>
    <w:rsid w:val="009F1DA8"/>
    <w:rsid w:val="009F1E1A"/>
    <w:rsid w:val="009F26A9"/>
    <w:rsid w:val="009F48AB"/>
    <w:rsid w:val="009F56AC"/>
    <w:rsid w:val="009F7B87"/>
    <w:rsid w:val="009F7CC5"/>
    <w:rsid w:val="009F7CE1"/>
    <w:rsid w:val="00A00042"/>
    <w:rsid w:val="00A01DEE"/>
    <w:rsid w:val="00A02B27"/>
    <w:rsid w:val="00A0391C"/>
    <w:rsid w:val="00A03981"/>
    <w:rsid w:val="00A048E4"/>
    <w:rsid w:val="00A05168"/>
    <w:rsid w:val="00A05D8E"/>
    <w:rsid w:val="00A06260"/>
    <w:rsid w:val="00A064CD"/>
    <w:rsid w:val="00A06503"/>
    <w:rsid w:val="00A07C8B"/>
    <w:rsid w:val="00A11E27"/>
    <w:rsid w:val="00A12B53"/>
    <w:rsid w:val="00A13771"/>
    <w:rsid w:val="00A22631"/>
    <w:rsid w:val="00A22973"/>
    <w:rsid w:val="00A240DF"/>
    <w:rsid w:val="00A24249"/>
    <w:rsid w:val="00A25F1E"/>
    <w:rsid w:val="00A26853"/>
    <w:rsid w:val="00A2740D"/>
    <w:rsid w:val="00A30120"/>
    <w:rsid w:val="00A31587"/>
    <w:rsid w:val="00A33552"/>
    <w:rsid w:val="00A34D23"/>
    <w:rsid w:val="00A3700A"/>
    <w:rsid w:val="00A37485"/>
    <w:rsid w:val="00A37CDE"/>
    <w:rsid w:val="00A42A6F"/>
    <w:rsid w:val="00A43337"/>
    <w:rsid w:val="00A45896"/>
    <w:rsid w:val="00A46B3B"/>
    <w:rsid w:val="00A47514"/>
    <w:rsid w:val="00A47980"/>
    <w:rsid w:val="00A479C8"/>
    <w:rsid w:val="00A51354"/>
    <w:rsid w:val="00A52693"/>
    <w:rsid w:val="00A531A5"/>
    <w:rsid w:val="00A543B1"/>
    <w:rsid w:val="00A56464"/>
    <w:rsid w:val="00A565B8"/>
    <w:rsid w:val="00A56FA9"/>
    <w:rsid w:val="00A5777C"/>
    <w:rsid w:val="00A60B3B"/>
    <w:rsid w:val="00A65330"/>
    <w:rsid w:val="00A65BCA"/>
    <w:rsid w:val="00A65FD0"/>
    <w:rsid w:val="00A66FB1"/>
    <w:rsid w:val="00A713E0"/>
    <w:rsid w:val="00A71A4A"/>
    <w:rsid w:val="00A759CA"/>
    <w:rsid w:val="00A76BC1"/>
    <w:rsid w:val="00A816F2"/>
    <w:rsid w:val="00A83E1B"/>
    <w:rsid w:val="00A8503F"/>
    <w:rsid w:val="00A86E63"/>
    <w:rsid w:val="00A905CA"/>
    <w:rsid w:val="00A90723"/>
    <w:rsid w:val="00A923CC"/>
    <w:rsid w:val="00A939ED"/>
    <w:rsid w:val="00A93BFA"/>
    <w:rsid w:val="00A9573A"/>
    <w:rsid w:val="00A963B3"/>
    <w:rsid w:val="00A97001"/>
    <w:rsid w:val="00A97570"/>
    <w:rsid w:val="00A97DC8"/>
    <w:rsid w:val="00AA21B8"/>
    <w:rsid w:val="00AA36B6"/>
    <w:rsid w:val="00AA3DD7"/>
    <w:rsid w:val="00AA41EF"/>
    <w:rsid w:val="00AA790D"/>
    <w:rsid w:val="00AA7B09"/>
    <w:rsid w:val="00AB0334"/>
    <w:rsid w:val="00AB15A6"/>
    <w:rsid w:val="00AB19E1"/>
    <w:rsid w:val="00AB4A89"/>
    <w:rsid w:val="00AB5F32"/>
    <w:rsid w:val="00AB6488"/>
    <w:rsid w:val="00AB6C2F"/>
    <w:rsid w:val="00AC0C26"/>
    <w:rsid w:val="00AC1935"/>
    <w:rsid w:val="00AC2228"/>
    <w:rsid w:val="00AC3CE0"/>
    <w:rsid w:val="00AC6411"/>
    <w:rsid w:val="00AC6E19"/>
    <w:rsid w:val="00AD0756"/>
    <w:rsid w:val="00AD15F7"/>
    <w:rsid w:val="00AD2C9D"/>
    <w:rsid w:val="00AD3263"/>
    <w:rsid w:val="00AD5B07"/>
    <w:rsid w:val="00AD6EE8"/>
    <w:rsid w:val="00AD6FA2"/>
    <w:rsid w:val="00AE4F42"/>
    <w:rsid w:val="00AE55BF"/>
    <w:rsid w:val="00AE72F6"/>
    <w:rsid w:val="00AF1BB0"/>
    <w:rsid w:val="00AF4C28"/>
    <w:rsid w:val="00AF635C"/>
    <w:rsid w:val="00AF660F"/>
    <w:rsid w:val="00AF7948"/>
    <w:rsid w:val="00B01815"/>
    <w:rsid w:val="00B01861"/>
    <w:rsid w:val="00B0474F"/>
    <w:rsid w:val="00B06682"/>
    <w:rsid w:val="00B07479"/>
    <w:rsid w:val="00B13A5E"/>
    <w:rsid w:val="00B13FA7"/>
    <w:rsid w:val="00B14E3A"/>
    <w:rsid w:val="00B21A7A"/>
    <w:rsid w:val="00B22271"/>
    <w:rsid w:val="00B2240F"/>
    <w:rsid w:val="00B242FA"/>
    <w:rsid w:val="00B26200"/>
    <w:rsid w:val="00B2669E"/>
    <w:rsid w:val="00B30334"/>
    <w:rsid w:val="00B30D65"/>
    <w:rsid w:val="00B31223"/>
    <w:rsid w:val="00B3554C"/>
    <w:rsid w:val="00B35795"/>
    <w:rsid w:val="00B3747F"/>
    <w:rsid w:val="00B4111F"/>
    <w:rsid w:val="00B4220F"/>
    <w:rsid w:val="00B43151"/>
    <w:rsid w:val="00B448B2"/>
    <w:rsid w:val="00B45298"/>
    <w:rsid w:val="00B4551C"/>
    <w:rsid w:val="00B4552C"/>
    <w:rsid w:val="00B463F0"/>
    <w:rsid w:val="00B47B81"/>
    <w:rsid w:val="00B5162E"/>
    <w:rsid w:val="00B52E9C"/>
    <w:rsid w:val="00B547A8"/>
    <w:rsid w:val="00B561BF"/>
    <w:rsid w:val="00B60A4C"/>
    <w:rsid w:val="00B60C8B"/>
    <w:rsid w:val="00B620A0"/>
    <w:rsid w:val="00B62525"/>
    <w:rsid w:val="00B62BA3"/>
    <w:rsid w:val="00B63403"/>
    <w:rsid w:val="00B63837"/>
    <w:rsid w:val="00B6515B"/>
    <w:rsid w:val="00B66243"/>
    <w:rsid w:val="00B66F82"/>
    <w:rsid w:val="00B674B4"/>
    <w:rsid w:val="00B70B51"/>
    <w:rsid w:val="00B71135"/>
    <w:rsid w:val="00B72BFA"/>
    <w:rsid w:val="00B72E56"/>
    <w:rsid w:val="00B73427"/>
    <w:rsid w:val="00B76229"/>
    <w:rsid w:val="00B77038"/>
    <w:rsid w:val="00B77497"/>
    <w:rsid w:val="00B777A4"/>
    <w:rsid w:val="00B84F15"/>
    <w:rsid w:val="00B84FB4"/>
    <w:rsid w:val="00B85E55"/>
    <w:rsid w:val="00B874C7"/>
    <w:rsid w:val="00B93000"/>
    <w:rsid w:val="00B94383"/>
    <w:rsid w:val="00B946AB"/>
    <w:rsid w:val="00B9498B"/>
    <w:rsid w:val="00B96B22"/>
    <w:rsid w:val="00BA09C4"/>
    <w:rsid w:val="00BA1F0D"/>
    <w:rsid w:val="00BA2C19"/>
    <w:rsid w:val="00BA2D39"/>
    <w:rsid w:val="00BA36F0"/>
    <w:rsid w:val="00BA4597"/>
    <w:rsid w:val="00BA5AB2"/>
    <w:rsid w:val="00BA5EE3"/>
    <w:rsid w:val="00BA700C"/>
    <w:rsid w:val="00BB086B"/>
    <w:rsid w:val="00BB25ED"/>
    <w:rsid w:val="00BB6A90"/>
    <w:rsid w:val="00BC0EF7"/>
    <w:rsid w:val="00BC247B"/>
    <w:rsid w:val="00BC3771"/>
    <w:rsid w:val="00BD0876"/>
    <w:rsid w:val="00BD31B1"/>
    <w:rsid w:val="00BD3968"/>
    <w:rsid w:val="00BD42F1"/>
    <w:rsid w:val="00BD472F"/>
    <w:rsid w:val="00BE2A83"/>
    <w:rsid w:val="00BE317E"/>
    <w:rsid w:val="00BE39C9"/>
    <w:rsid w:val="00BE65E3"/>
    <w:rsid w:val="00BE68E1"/>
    <w:rsid w:val="00BE7B6B"/>
    <w:rsid w:val="00BF0024"/>
    <w:rsid w:val="00BF0ABD"/>
    <w:rsid w:val="00BF163A"/>
    <w:rsid w:val="00BF7059"/>
    <w:rsid w:val="00C00CF3"/>
    <w:rsid w:val="00C02035"/>
    <w:rsid w:val="00C02A7A"/>
    <w:rsid w:val="00C051DD"/>
    <w:rsid w:val="00C05C9F"/>
    <w:rsid w:val="00C0716F"/>
    <w:rsid w:val="00C0736C"/>
    <w:rsid w:val="00C074DF"/>
    <w:rsid w:val="00C07899"/>
    <w:rsid w:val="00C122E1"/>
    <w:rsid w:val="00C1476D"/>
    <w:rsid w:val="00C15842"/>
    <w:rsid w:val="00C17A20"/>
    <w:rsid w:val="00C22558"/>
    <w:rsid w:val="00C22B01"/>
    <w:rsid w:val="00C22EDC"/>
    <w:rsid w:val="00C232BD"/>
    <w:rsid w:val="00C23575"/>
    <w:rsid w:val="00C2411A"/>
    <w:rsid w:val="00C24787"/>
    <w:rsid w:val="00C2515E"/>
    <w:rsid w:val="00C25D86"/>
    <w:rsid w:val="00C301D0"/>
    <w:rsid w:val="00C3076C"/>
    <w:rsid w:val="00C31510"/>
    <w:rsid w:val="00C31D25"/>
    <w:rsid w:val="00C31D4A"/>
    <w:rsid w:val="00C3294D"/>
    <w:rsid w:val="00C329A5"/>
    <w:rsid w:val="00C32C92"/>
    <w:rsid w:val="00C334E7"/>
    <w:rsid w:val="00C35662"/>
    <w:rsid w:val="00C37978"/>
    <w:rsid w:val="00C40EE5"/>
    <w:rsid w:val="00C42ABF"/>
    <w:rsid w:val="00C44B77"/>
    <w:rsid w:val="00C47C8D"/>
    <w:rsid w:val="00C502E4"/>
    <w:rsid w:val="00C51BDA"/>
    <w:rsid w:val="00C5410E"/>
    <w:rsid w:val="00C550B0"/>
    <w:rsid w:val="00C56A00"/>
    <w:rsid w:val="00C57920"/>
    <w:rsid w:val="00C6083D"/>
    <w:rsid w:val="00C60B3E"/>
    <w:rsid w:val="00C60DF5"/>
    <w:rsid w:val="00C60E89"/>
    <w:rsid w:val="00C62521"/>
    <w:rsid w:val="00C62A39"/>
    <w:rsid w:val="00C63444"/>
    <w:rsid w:val="00C63DCF"/>
    <w:rsid w:val="00C672F3"/>
    <w:rsid w:val="00C7155A"/>
    <w:rsid w:val="00C718E6"/>
    <w:rsid w:val="00C770AE"/>
    <w:rsid w:val="00C82A50"/>
    <w:rsid w:val="00C83BD0"/>
    <w:rsid w:val="00C857A8"/>
    <w:rsid w:val="00C85DCC"/>
    <w:rsid w:val="00C90F76"/>
    <w:rsid w:val="00C91614"/>
    <w:rsid w:val="00C9236A"/>
    <w:rsid w:val="00C94741"/>
    <w:rsid w:val="00C94CEB"/>
    <w:rsid w:val="00C950EE"/>
    <w:rsid w:val="00C95A04"/>
    <w:rsid w:val="00C97901"/>
    <w:rsid w:val="00C97F98"/>
    <w:rsid w:val="00CA056E"/>
    <w:rsid w:val="00CA0914"/>
    <w:rsid w:val="00CA0FB8"/>
    <w:rsid w:val="00CA18D2"/>
    <w:rsid w:val="00CA2BD5"/>
    <w:rsid w:val="00CA32EF"/>
    <w:rsid w:val="00CA5397"/>
    <w:rsid w:val="00CA60C1"/>
    <w:rsid w:val="00CA61B1"/>
    <w:rsid w:val="00CA6B6B"/>
    <w:rsid w:val="00CA790C"/>
    <w:rsid w:val="00CB2221"/>
    <w:rsid w:val="00CB58FB"/>
    <w:rsid w:val="00CB60C6"/>
    <w:rsid w:val="00CC2405"/>
    <w:rsid w:val="00CC3972"/>
    <w:rsid w:val="00CC557B"/>
    <w:rsid w:val="00CC6A77"/>
    <w:rsid w:val="00CC6B77"/>
    <w:rsid w:val="00CC7C1A"/>
    <w:rsid w:val="00CD0E96"/>
    <w:rsid w:val="00CD1D8A"/>
    <w:rsid w:val="00CD320F"/>
    <w:rsid w:val="00CD4B2D"/>
    <w:rsid w:val="00CD4CEF"/>
    <w:rsid w:val="00CD520E"/>
    <w:rsid w:val="00CD52AE"/>
    <w:rsid w:val="00CD57BC"/>
    <w:rsid w:val="00CD6689"/>
    <w:rsid w:val="00CD7AEE"/>
    <w:rsid w:val="00CE114A"/>
    <w:rsid w:val="00CE1B11"/>
    <w:rsid w:val="00CE3EA2"/>
    <w:rsid w:val="00CE59E2"/>
    <w:rsid w:val="00CF0BF0"/>
    <w:rsid w:val="00CF0DA8"/>
    <w:rsid w:val="00CF1819"/>
    <w:rsid w:val="00CF5C44"/>
    <w:rsid w:val="00CF6A86"/>
    <w:rsid w:val="00D0148F"/>
    <w:rsid w:val="00D01791"/>
    <w:rsid w:val="00D01AD2"/>
    <w:rsid w:val="00D03D5E"/>
    <w:rsid w:val="00D05BD2"/>
    <w:rsid w:val="00D06F6B"/>
    <w:rsid w:val="00D0798C"/>
    <w:rsid w:val="00D10C7D"/>
    <w:rsid w:val="00D1102B"/>
    <w:rsid w:val="00D11543"/>
    <w:rsid w:val="00D16749"/>
    <w:rsid w:val="00D169C7"/>
    <w:rsid w:val="00D20054"/>
    <w:rsid w:val="00D207F4"/>
    <w:rsid w:val="00D21363"/>
    <w:rsid w:val="00D217D0"/>
    <w:rsid w:val="00D21ED1"/>
    <w:rsid w:val="00D22A98"/>
    <w:rsid w:val="00D243E1"/>
    <w:rsid w:val="00D303CE"/>
    <w:rsid w:val="00D31F29"/>
    <w:rsid w:val="00D3559D"/>
    <w:rsid w:val="00D35D11"/>
    <w:rsid w:val="00D362D5"/>
    <w:rsid w:val="00D40507"/>
    <w:rsid w:val="00D41456"/>
    <w:rsid w:val="00D415F6"/>
    <w:rsid w:val="00D42584"/>
    <w:rsid w:val="00D42816"/>
    <w:rsid w:val="00D43128"/>
    <w:rsid w:val="00D44266"/>
    <w:rsid w:val="00D44C97"/>
    <w:rsid w:val="00D45D87"/>
    <w:rsid w:val="00D46FDD"/>
    <w:rsid w:val="00D47918"/>
    <w:rsid w:val="00D47A33"/>
    <w:rsid w:val="00D47DDA"/>
    <w:rsid w:val="00D50B07"/>
    <w:rsid w:val="00D50C02"/>
    <w:rsid w:val="00D52744"/>
    <w:rsid w:val="00D5294F"/>
    <w:rsid w:val="00D53088"/>
    <w:rsid w:val="00D540FD"/>
    <w:rsid w:val="00D55D48"/>
    <w:rsid w:val="00D573E9"/>
    <w:rsid w:val="00D577AB"/>
    <w:rsid w:val="00D6002A"/>
    <w:rsid w:val="00D60C7C"/>
    <w:rsid w:val="00D614B3"/>
    <w:rsid w:val="00D63DF4"/>
    <w:rsid w:val="00D66948"/>
    <w:rsid w:val="00D7284A"/>
    <w:rsid w:val="00D75D48"/>
    <w:rsid w:val="00D764C4"/>
    <w:rsid w:val="00D77DAD"/>
    <w:rsid w:val="00D83531"/>
    <w:rsid w:val="00D8386B"/>
    <w:rsid w:val="00D8668C"/>
    <w:rsid w:val="00D906BD"/>
    <w:rsid w:val="00D9081E"/>
    <w:rsid w:val="00DA09DD"/>
    <w:rsid w:val="00DA253C"/>
    <w:rsid w:val="00DA3EAD"/>
    <w:rsid w:val="00DA4403"/>
    <w:rsid w:val="00DA67BE"/>
    <w:rsid w:val="00DA70D0"/>
    <w:rsid w:val="00DA78D0"/>
    <w:rsid w:val="00DB088E"/>
    <w:rsid w:val="00DB1FCF"/>
    <w:rsid w:val="00DB2F7A"/>
    <w:rsid w:val="00DB6B94"/>
    <w:rsid w:val="00DC01A4"/>
    <w:rsid w:val="00DC0DB0"/>
    <w:rsid w:val="00DC2B58"/>
    <w:rsid w:val="00DC4101"/>
    <w:rsid w:val="00DC42A9"/>
    <w:rsid w:val="00DC7141"/>
    <w:rsid w:val="00DC7ECA"/>
    <w:rsid w:val="00DD020F"/>
    <w:rsid w:val="00DD3F95"/>
    <w:rsid w:val="00DD5B2A"/>
    <w:rsid w:val="00DD6CBF"/>
    <w:rsid w:val="00DD6EC7"/>
    <w:rsid w:val="00DD7B78"/>
    <w:rsid w:val="00DD7BC2"/>
    <w:rsid w:val="00DE061E"/>
    <w:rsid w:val="00DE0895"/>
    <w:rsid w:val="00DE2449"/>
    <w:rsid w:val="00DE3774"/>
    <w:rsid w:val="00DE3AAC"/>
    <w:rsid w:val="00DE429A"/>
    <w:rsid w:val="00DE4708"/>
    <w:rsid w:val="00DE4970"/>
    <w:rsid w:val="00DE5C19"/>
    <w:rsid w:val="00DE728F"/>
    <w:rsid w:val="00DF02D9"/>
    <w:rsid w:val="00DF24FF"/>
    <w:rsid w:val="00DF386B"/>
    <w:rsid w:val="00DF4A9C"/>
    <w:rsid w:val="00DF5095"/>
    <w:rsid w:val="00DF610D"/>
    <w:rsid w:val="00E0280C"/>
    <w:rsid w:val="00E0574B"/>
    <w:rsid w:val="00E06488"/>
    <w:rsid w:val="00E12122"/>
    <w:rsid w:val="00E12243"/>
    <w:rsid w:val="00E12BBB"/>
    <w:rsid w:val="00E12D5B"/>
    <w:rsid w:val="00E16962"/>
    <w:rsid w:val="00E20126"/>
    <w:rsid w:val="00E258C7"/>
    <w:rsid w:val="00E27321"/>
    <w:rsid w:val="00E33D3C"/>
    <w:rsid w:val="00E34D0A"/>
    <w:rsid w:val="00E367BF"/>
    <w:rsid w:val="00E37C31"/>
    <w:rsid w:val="00E421EA"/>
    <w:rsid w:val="00E42687"/>
    <w:rsid w:val="00E45555"/>
    <w:rsid w:val="00E51215"/>
    <w:rsid w:val="00E53D5D"/>
    <w:rsid w:val="00E541E6"/>
    <w:rsid w:val="00E54FF3"/>
    <w:rsid w:val="00E55664"/>
    <w:rsid w:val="00E573AE"/>
    <w:rsid w:val="00E5762C"/>
    <w:rsid w:val="00E6468C"/>
    <w:rsid w:val="00E66802"/>
    <w:rsid w:val="00E671EC"/>
    <w:rsid w:val="00E71622"/>
    <w:rsid w:val="00E77638"/>
    <w:rsid w:val="00E77E2A"/>
    <w:rsid w:val="00E800BD"/>
    <w:rsid w:val="00E80A52"/>
    <w:rsid w:val="00E82387"/>
    <w:rsid w:val="00E82774"/>
    <w:rsid w:val="00E82874"/>
    <w:rsid w:val="00E82EA4"/>
    <w:rsid w:val="00E83C1F"/>
    <w:rsid w:val="00E84F4B"/>
    <w:rsid w:val="00E851CF"/>
    <w:rsid w:val="00E864F1"/>
    <w:rsid w:val="00E92C05"/>
    <w:rsid w:val="00E95A7E"/>
    <w:rsid w:val="00E96CB7"/>
    <w:rsid w:val="00E97C76"/>
    <w:rsid w:val="00EA1409"/>
    <w:rsid w:val="00EA2FA8"/>
    <w:rsid w:val="00EA302E"/>
    <w:rsid w:val="00EA4CDA"/>
    <w:rsid w:val="00EA6D04"/>
    <w:rsid w:val="00EB2FCA"/>
    <w:rsid w:val="00EB4A5D"/>
    <w:rsid w:val="00EB51DB"/>
    <w:rsid w:val="00EB5550"/>
    <w:rsid w:val="00EB5692"/>
    <w:rsid w:val="00EB5DCA"/>
    <w:rsid w:val="00EB6848"/>
    <w:rsid w:val="00EC1BC2"/>
    <w:rsid w:val="00EC3305"/>
    <w:rsid w:val="00EC39F7"/>
    <w:rsid w:val="00EC502A"/>
    <w:rsid w:val="00ED280D"/>
    <w:rsid w:val="00ED423D"/>
    <w:rsid w:val="00ED4345"/>
    <w:rsid w:val="00ED72DE"/>
    <w:rsid w:val="00ED7D94"/>
    <w:rsid w:val="00EE1964"/>
    <w:rsid w:val="00EE1E36"/>
    <w:rsid w:val="00EE27F5"/>
    <w:rsid w:val="00EE28F4"/>
    <w:rsid w:val="00EE4647"/>
    <w:rsid w:val="00EE536F"/>
    <w:rsid w:val="00EE5F72"/>
    <w:rsid w:val="00EE7F09"/>
    <w:rsid w:val="00EF0BB6"/>
    <w:rsid w:val="00EF1ADF"/>
    <w:rsid w:val="00EF4857"/>
    <w:rsid w:val="00EF77FE"/>
    <w:rsid w:val="00EF7C95"/>
    <w:rsid w:val="00F01FED"/>
    <w:rsid w:val="00F026AA"/>
    <w:rsid w:val="00F02D3F"/>
    <w:rsid w:val="00F02F55"/>
    <w:rsid w:val="00F05751"/>
    <w:rsid w:val="00F05EAF"/>
    <w:rsid w:val="00F06485"/>
    <w:rsid w:val="00F10B9B"/>
    <w:rsid w:val="00F130F2"/>
    <w:rsid w:val="00F14FBF"/>
    <w:rsid w:val="00F15084"/>
    <w:rsid w:val="00F17415"/>
    <w:rsid w:val="00F17D46"/>
    <w:rsid w:val="00F20E0A"/>
    <w:rsid w:val="00F20FE0"/>
    <w:rsid w:val="00F23029"/>
    <w:rsid w:val="00F23121"/>
    <w:rsid w:val="00F2428E"/>
    <w:rsid w:val="00F26140"/>
    <w:rsid w:val="00F305BB"/>
    <w:rsid w:val="00F34406"/>
    <w:rsid w:val="00F34DF2"/>
    <w:rsid w:val="00F36BFE"/>
    <w:rsid w:val="00F37853"/>
    <w:rsid w:val="00F40096"/>
    <w:rsid w:val="00F4022D"/>
    <w:rsid w:val="00F410EF"/>
    <w:rsid w:val="00F41386"/>
    <w:rsid w:val="00F46A2B"/>
    <w:rsid w:val="00F47046"/>
    <w:rsid w:val="00F52F1B"/>
    <w:rsid w:val="00F64317"/>
    <w:rsid w:val="00F723EE"/>
    <w:rsid w:val="00F72A18"/>
    <w:rsid w:val="00F72BBE"/>
    <w:rsid w:val="00F74994"/>
    <w:rsid w:val="00F7564D"/>
    <w:rsid w:val="00F82D6E"/>
    <w:rsid w:val="00F84965"/>
    <w:rsid w:val="00F87AE8"/>
    <w:rsid w:val="00F95B05"/>
    <w:rsid w:val="00F96FA6"/>
    <w:rsid w:val="00FA2DE4"/>
    <w:rsid w:val="00FA30F3"/>
    <w:rsid w:val="00FB087A"/>
    <w:rsid w:val="00FB0F34"/>
    <w:rsid w:val="00FB34CF"/>
    <w:rsid w:val="00FB3E11"/>
    <w:rsid w:val="00FB3F2A"/>
    <w:rsid w:val="00FB6382"/>
    <w:rsid w:val="00FB676B"/>
    <w:rsid w:val="00FB6F9B"/>
    <w:rsid w:val="00FB72AA"/>
    <w:rsid w:val="00FC1455"/>
    <w:rsid w:val="00FC267C"/>
    <w:rsid w:val="00FC3821"/>
    <w:rsid w:val="00FC3D50"/>
    <w:rsid w:val="00FC789A"/>
    <w:rsid w:val="00FD14F0"/>
    <w:rsid w:val="00FD165B"/>
    <w:rsid w:val="00FD29BF"/>
    <w:rsid w:val="00FD45B2"/>
    <w:rsid w:val="00FD50FF"/>
    <w:rsid w:val="00FD70C4"/>
    <w:rsid w:val="00FD7746"/>
    <w:rsid w:val="00FE07B3"/>
    <w:rsid w:val="00FE4702"/>
    <w:rsid w:val="00FE4FBA"/>
    <w:rsid w:val="00FF265C"/>
    <w:rsid w:val="00FF2C42"/>
    <w:rsid w:val="00FF42FE"/>
    <w:rsid w:val="00FF445D"/>
    <w:rsid w:val="00FF50B8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8CCE789"/>
  <w15:docId w15:val="{69216B1C-E54A-4F30-A2B5-944DCBFF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AE0"/>
  </w:style>
  <w:style w:type="paragraph" w:styleId="1">
    <w:name w:val="heading 1"/>
    <w:basedOn w:val="a"/>
    <w:next w:val="a"/>
    <w:link w:val="10"/>
    <w:autoRedefine/>
    <w:qFormat/>
    <w:rsid w:val="0099418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autoRedefine/>
    <w:qFormat/>
    <w:rsid w:val="004E2AE0"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autoRedefine/>
    <w:qFormat/>
    <w:rsid w:val="004E2AE0"/>
    <w:pPr>
      <w:keepNext/>
      <w:jc w:val="center"/>
      <w:outlineLvl w:val="2"/>
    </w:pPr>
    <w:rPr>
      <w:b/>
      <w:sz w:val="22"/>
      <w:lang w:val="en-US" w:eastAsia="en-US"/>
    </w:rPr>
  </w:style>
  <w:style w:type="paragraph" w:styleId="4">
    <w:name w:val="heading 4"/>
    <w:basedOn w:val="a"/>
    <w:next w:val="a"/>
    <w:link w:val="40"/>
    <w:qFormat/>
    <w:rsid w:val="006F5E8C"/>
    <w:pPr>
      <w:keepNext/>
      <w:jc w:val="center"/>
      <w:outlineLvl w:val="3"/>
    </w:pPr>
    <w:rPr>
      <w:b/>
      <w:sz w:val="72"/>
    </w:rPr>
  </w:style>
  <w:style w:type="paragraph" w:styleId="5">
    <w:name w:val="heading 5"/>
    <w:basedOn w:val="a"/>
    <w:next w:val="a"/>
    <w:link w:val="50"/>
    <w:qFormat/>
    <w:rsid w:val="006F5E8C"/>
    <w:pPr>
      <w:keepNext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901C44"/>
    <w:pPr>
      <w:keepNext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901C44"/>
    <w:pPr>
      <w:keepNext/>
      <w:outlineLvl w:val="6"/>
    </w:pPr>
    <w:rPr>
      <w:rFonts w:ascii="Arial Narrow" w:hAnsi="Arial Narrow"/>
      <w:i/>
      <w:color w:val="000000"/>
      <w:sz w:val="16"/>
      <w:u w:val="single"/>
    </w:rPr>
  </w:style>
  <w:style w:type="paragraph" w:styleId="8">
    <w:name w:val="heading 8"/>
    <w:basedOn w:val="a"/>
    <w:next w:val="a"/>
    <w:link w:val="80"/>
    <w:qFormat/>
    <w:rsid w:val="00901C44"/>
    <w:pPr>
      <w:keepNext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A06503"/>
    <w:pPr>
      <w:keepNext/>
      <w:jc w:val="both"/>
      <w:outlineLvl w:val="8"/>
    </w:pPr>
    <w:rPr>
      <w:i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94182"/>
    <w:rPr>
      <w:b/>
      <w:sz w:val="24"/>
    </w:rPr>
  </w:style>
  <w:style w:type="character" w:customStyle="1" w:styleId="20">
    <w:name w:val="Заголовок 2 Знак"/>
    <w:link w:val="2"/>
    <w:locked/>
    <w:rsid w:val="004E2AE0"/>
    <w:rPr>
      <w:b/>
      <w:sz w:val="16"/>
    </w:rPr>
  </w:style>
  <w:style w:type="character" w:customStyle="1" w:styleId="30">
    <w:name w:val="Заголовок 3 Знак"/>
    <w:link w:val="3"/>
    <w:locked/>
    <w:rsid w:val="004E2AE0"/>
    <w:rPr>
      <w:b/>
      <w:sz w:val="22"/>
      <w:lang w:val="en-US" w:eastAsia="en-US"/>
    </w:rPr>
  </w:style>
  <w:style w:type="character" w:customStyle="1" w:styleId="40">
    <w:name w:val="Заголовок 4 Знак"/>
    <w:link w:val="4"/>
    <w:locked/>
    <w:rsid w:val="006F5E8C"/>
    <w:rPr>
      <w:b/>
      <w:sz w:val="72"/>
    </w:rPr>
  </w:style>
  <w:style w:type="character" w:customStyle="1" w:styleId="50">
    <w:name w:val="Заголовок 5 Знак"/>
    <w:link w:val="5"/>
    <w:locked/>
    <w:rsid w:val="006F5E8C"/>
    <w:rPr>
      <w:b/>
      <w:sz w:val="22"/>
    </w:rPr>
  </w:style>
  <w:style w:type="character" w:customStyle="1" w:styleId="60">
    <w:name w:val="Заголовок 6 Знак"/>
    <w:link w:val="6"/>
    <w:locked/>
    <w:rsid w:val="00C15842"/>
    <w:rPr>
      <w:b/>
    </w:rPr>
  </w:style>
  <w:style w:type="character" w:customStyle="1" w:styleId="70">
    <w:name w:val="Заголовок 7 Знак"/>
    <w:link w:val="7"/>
    <w:locked/>
    <w:rsid w:val="00C15842"/>
    <w:rPr>
      <w:rFonts w:ascii="Arial Narrow" w:hAnsi="Arial Narrow"/>
      <w:i/>
      <w:color w:val="000000"/>
      <w:sz w:val="16"/>
      <w:u w:val="single"/>
    </w:rPr>
  </w:style>
  <w:style w:type="character" w:customStyle="1" w:styleId="80">
    <w:name w:val="Заголовок 8 Знак"/>
    <w:link w:val="8"/>
    <w:locked/>
    <w:rsid w:val="00C15842"/>
    <w:rPr>
      <w:sz w:val="26"/>
    </w:rPr>
  </w:style>
  <w:style w:type="character" w:customStyle="1" w:styleId="90">
    <w:name w:val="Заголовок 9 Знак"/>
    <w:link w:val="9"/>
    <w:locked/>
    <w:rsid w:val="00C15842"/>
    <w:rPr>
      <w:i/>
      <w:sz w:val="28"/>
    </w:rPr>
  </w:style>
  <w:style w:type="paragraph" w:styleId="a3">
    <w:name w:val="Block Text"/>
    <w:basedOn w:val="a"/>
    <w:semiHidden/>
    <w:rsid w:val="00A06503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A06503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A06503"/>
    <w:pPr>
      <w:spacing w:after="120"/>
    </w:pPr>
  </w:style>
  <w:style w:type="character" w:customStyle="1" w:styleId="a6">
    <w:name w:val="Основной текст Знак"/>
    <w:link w:val="a5"/>
    <w:locked/>
    <w:rsid w:val="00C15842"/>
    <w:rPr>
      <w:rFonts w:cs="Times New Roman"/>
    </w:rPr>
  </w:style>
  <w:style w:type="paragraph" w:styleId="31">
    <w:name w:val="Body Text Indent 3"/>
    <w:basedOn w:val="a"/>
    <w:link w:val="32"/>
    <w:rsid w:val="00A06503"/>
    <w:pPr>
      <w:ind w:left="426" w:firstLine="1014"/>
      <w:jc w:val="both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C15842"/>
    <w:rPr>
      <w:sz w:val="26"/>
    </w:rPr>
  </w:style>
  <w:style w:type="paragraph" w:styleId="33">
    <w:name w:val="Body Text 3"/>
    <w:basedOn w:val="a"/>
    <w:link w:val="34"/>
    <w:rsid w:val="00A06503"/>
    <w:pPr>
      <w:jc w:val="both"/>
    </w:pPr>
    <w:rPr>
      <w:sz w:val="26"/>
    </w:rPr>
  </w:style>
  <w:style w:type="character" w:customStyle="1" w:styleId="34">
    <w:name w:val="Основной текст 3 Знак"/>
    <w:link w:val="33"/>
    <w:locked/>
    <w:rsid w:val="00C15842"/>
    <w:rPr>
      <w:sz w:val="26"/>
    </w:rPr>
  </w:style>
  <w:style w:type="paragraph" w:styleId="a7">
    <w:name w:val="Body Text Indent"/>
    <w:basedOn w:val="a"/>
    <w:link w:val="a8"/>
    <w:rsid w:val="00A06503"/>
    <w:pPr>
      <w:ind w:right="-1"/>
      <w:jc w:val="both"/>
    </w:pPr>
    <w:rPr>
      <w:sz w:val="26"/>
    </w:rPr>
  </w:style>
  <w:style w:type="character" w:customStyle="1" w:styleId="a8">
    <w:name w:val="Основной текст с отступом Знак"/>
    <w:link w:val="a7"/>
    <w:locked/>
    <w:rsid w:val="00C15842"/>
    <w:rPr>
      <w:sz w:val="26"/>
    </w:rPr>
  </w:style>
  <w:style w:type="paragraph" w:styleId="a9">
    <w:name w:val="header"/>
    <w:basedOn w:val="a"/>
    <w:link w:val="aa"/>
    <w:rsid w:val="00A06503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locked/>
    <w:rsid w:val="00E421EA"/>
    <w:rPr>
      <w:rFonts w:cs="Times New Roman"/>
    </w:rPr>
  </w:style>
  <w:style w:type="character" w:styleId="ab">
    <w:name w:val="page number"/>
    <w:rsid w:val="00A06503"/>
    <w:rPr>
      <w:rFonts w:cs="Times New Roman"/>
    </w:rPr>
  </w:style>
  <w:style w:type="paragraph" w:styleId="ac">
    <w:name w:val="footer"/>
    <w:basedOn w:val="a"/>
    <w:link w:val="ad"/>
    <w:rsid w:val="00A06503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locked/>
    <w:rsid w:val="005A23D5"/>
    <w:rPr>
      <w:rFonts w:cs="Times New Roman"/>
    </w:rPr>
  </w:style>
  <w:style w:type="paragraph" w:styleId="ae">
    <w:name w:val="Title"/>
    <w:basedOn w:val="a"/>
    <w:link w:val="af"/>
    <w:qFormat/>
    <w:rsid w:val="00A06503"/>
    <w:pPr>
      <w:jc w:val="center"/>
    </w:pPr>
    <w:rPr>
      <w:rFonts w:ascii="Arial" w:hAnsi="Arial"/>
      <w:b/>
      <w:sz w:val="24"/>
    </w:rPr>
  </w:style>
  <w:style w:type="character" w:customStyle="1" w:styleId="af">
    <w:name w:val="Заголовок Знак"/>
    <w:link w:val="ae"/>
    <w:locked/>
    <w:rsid w:val="00C15842"/>
    <w:rPr>
      <w:rFonts w:ascii="Arial" w:hAnsi="Arial"/>
      <w:b/>
      <w:sz w:val="24"/>
    </w:rPr>
  </w:style>
  <w:style w:type="paragraph" w:customStyle="1" w:styleId="FR1">
    <w:name w:val="FR1"/>
    <w:rsid w:val="00A06503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A06503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A06503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A06503"/>
    <w:pPr>
      <w:spacing w:line="264" w:lineRule="auto"/>
      <w:ind w:left="5529"/>
      <w:jc w:val="both"/>
    </w:pPr>
    <w:rPr>
      <w:rFonts w:ascii="TimesET" w:hAnsi="TimesET"/>
      <w:b/>
      <w:sz w:val="23"/>
    </w:rPr>
  </w:style>
  <w:style w:type="character" w:customStyle="1" w:styleId="22">
    <w:name w:val="Основной текст с отступом 2 Знак"/>
    <w:link w:val="21"/>
    <w:locked/>
    <w:rsid w:val="00C15842"/>
    <w:rPr>
      <w:rFonts w:ascii="TimesET" w:hAnsi="TimesET"/>
      <w:b/>
      <w:sz w:val="23"/>
    </w:rPr>
  </w:style>
  <w:style w:type="paragraph" w:styleId="af0">
    <w:name w:val="Subtitle"/>
    <w:basedOn w:val="a"/>
    <w:link w:val="af1"/>
    <w:qFormat/>
    <w:rsid w:val="00A06503"/>
    <w:pPr>
      <w:jc w:val="center"/>
    </w:pPr>
    <w:rPr>
      <w:b/>
      <w:color w:val="000000"/>
      <w:sz w:val="24"/>
    </w:rPr>
  </w:style>
  <w:style w:type="character" w:customStyle="1" w:styleId="af1">
    <w:name w:val="Подзаголовок Знак"/>
    <w:link w:val="af0"/>
    <w:locked/>
    <w:rsid w:val="00C15842"/>
    <w:rPr>
      <w:b/>
      <w:color w:val="000000"/>
      <w:sz w:val="24"/>
    </w:rPr>
  </w:style>
  <w:style w:type="paragraph" w:customStyle="1" w:styleId="style2">
    <w:name w:val="style2"/>
    <w:next w:val="a"/>
    <w:rsid w:val="00A06503"/>
    <w:pPr>
      <w:keepNext/>
      <w:spacing w:before="120"/>
      <w:jc w:val="center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A06503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A06503"/>
    <w:pPr>
      <w:jc w:val="center"/>
    </w:pPr>
    <w:rPr>
      <w:rFonts w:ascii="TextBook" w:hAnsi="TextBook"/>
      <w:kern w:val="18"/>
      <w:sz w:val="16"/>
    </w:rPr>
  </w:style>
  <w:style w:type="paragraph" w:customStyle="1" w:styleId="Bigtabl">
    <w:name w:val="Big_tabl"/>
    <w:basedOn w:val="a"/>
    <w:rsid w:val="00A06503"/>
    <w:pPr>
      <w:jc w:val="center"/>
    </w:pPr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link w:val="af2"/>
    <w:locked/>
    <w:rsid w:val="00C15842"/>
    <w:rPr>
      <w:rFonts w:ascii="TextBook" w:hAnsi="TextBook"/>
      <w:kern w:val="18"/>
      <w:sz w:val="16"/>
    </w:rPr>
  </w:style>
  <w:style w:type="paragraph" w:customStyle="1" w:styleId="Oaaeeoa">
    <w:name w:val="Oaaeeoa"/>
    <w:basedOn w:val="a"/>
    <w:rsid w:val="00A06503"/>
    <w:pPr>
      <w:ind w:firstLine="284"/>
      <w:jc w:val="center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A06503"/>
    <w:pPr>
      <w:keepNext/>
      <w:jc w:val="center"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A06503"/>
    <w:pPr>
      <w:widowControl w:val="0"/>
      <w:jc w:val="center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A06503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semiHidden/>
    <w:rsid w:val="00A06503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semiHidden/>
    <w:rsid w:val="00A06503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semiHidden/>
    <w:rsid w:val="00A06503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semiHidden/>
    <w:rsid w:val="00A06503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semiHidden/>
    <w:rsid w:val="00A06503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semiHidden/>
    <w:rsid w:val="00A06503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semiHidden/>
    <w:rsid w:val="00A06503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semiHidden/>
    <w:rsid w:val="00A06503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semiHidden/>
    <w:rsid w:val="00A06503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semiHidden/>
    <w:rsid w:val="00A06503"/>
    <w:pPr>
      <w:spacing w:before="240" w:after="120"/>
      <w:jc w:val="center"/>
    </w:pPr>
    <w:rPr>
      <w:b/>
      <w:bCs/>
      <w:sz w:val="26"/>
      <w:szCs w:val="26"/>
    </w:rPr>
  </w:style>
  <w:style w:type="character" w:styleId="af5">
    <w:name w:val="footnote reference"/>
    <w:semiHidden/>
    <w:rsid w:val="00A06503"/>
    <w:rPr>
      <w:vertAlign w:val="superscript"/>
    </w:rPr>
  </w:style>
  <w:style w:type="paragraph" w:styleId="af6">
    <w:name w:val="footnote text"/>
    <w:basedOn w:val="a"/>
    <w:link w:val="af7"/>
    <w:rsid w:val="00A06503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link w:val="af6"/>
    <w:locked/>
    <w:rsid w:val="00C15842"/>
    <w:rPr>
      <w:rFonts w:cs="Times New Roman"/>
    </w:rPr>
  </w:style>
  <w:style w:type="character" w:styleId="af8">
    <w:name w:val="annotation reference"/>
    <w:semiHidden/>
    <w:rsid w:val="00A06503"/>
    <w:rPr>
      <w:sz w:val="16"/>
    </w:rPr>
  </w:style>
  <w:style w:type="paragraph" w:styleId="af9">
    <w:name w:val="annotation text"/>
    <w:basedOn w:val="a"/>
    <w:link w:val="afa"/>
    <w:rsid w:val="00A06503"/>
  </w:style>
  <w:style w:type="character" w:customStyle="1" w:styleId="afa">
    <w:name w:val="Текст примечания Знак"/>
    <w:link w:val="af9"/>
    <w:locked/>
    <w:rsid w:val="00C15842"/>
    <w:rPr>
      <w:rFonts w:cs="Times New Roman"/>
    </w:rPr>
  </w:style>
  <w:style w:type="character" w:styleId="afb">
    <w:name w:val="endnote reference"/>
    <w:semiHidden/>
    <w:rsid w:val="00A06503"/>
    <w:rPr>
      <w:vertAlign w:val="superscript"/>
    </w:rPr>
  </w:style>
  <w:style w:type="paragraph" w:customStyle="1" w:styleId="afc">
    <w:name w:val="Текст ТЕРр"/>
    <w:basedOn w:val="a"/>
    <w:next w:val="a"/>
    <w:rsid w:val="00A06503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A06503"/>
    <w:rPr>
      <w:b/>
    </w:rPr>
  </w:style>
  <w:style w:type="character" w:customStyle="1" w:styleId="afe">
    <w:name w:val="Тема примечания Знак"/>
    <w:link w:val="afd"/>
    <w:locked/>
    <w:rsid w:val="00C15842"/>
    <w:rPr>
      <w:b/>
    </w:rPr>
  </w:style>
  <w:style w:type="paragraph" w:styleId="aff">
    <w:name w:val="Balloon Text"/>
    <w:basedOn w:val="a"/>
    <w:link w:val="aff0"/>
    <w:rsid w:val="00A06503"/>
    <w:rPr>
      <w:rFonts w:ascii="Tahoma" w:hAnsi="Tahoma"/>
      <w:sz w:val="16"/>
    </w:rPr>
  </w:style>
  <w:style w:type="character" w:customStyle="1" w:styleId="aff0">
    <w:name w:val="Текст выноски Знак"/>
    <w:link w:val="aff"/>
    <w:locked/>
    <w:rsid w:val="00370683"/>
    <w:rPr>
      <w:rFonts w:ascii="Tahoma" w:hAnsi="Tahoma"/>
      <w:sz w:val="16"/>
    </w:rPr>
  </w:style>
  <w:style w:type="character" w:styleId="aff1">
    <w:name w:val="Hyperlink"/>
    <w:uiPriority w:val="99"/>
    <w:rsid w:val="00A06503"/>
    <w:rPr>
      <w:color w:val="0000FF"/>
      <w:u w:val="single"/>
    </w:rPr>
  </w:style>
  <w:style w:type="character" w:styleId="aff2">
    <w:name w:val="FollowedHyperlink"/>
    <w:uiPriority w:val="99"/>
    <w:semiHidden/>
    <w:rsid w:val="00A06503"/>
    <w:rPr>
      <w:color w:val="800080"/>
      <w:u w:val="single"/>
    </w:rPr>
  </w:style>
  <w:style w:type="paragraph" w:customStyle="1" w:styleId="xl25">
    <w:name w:val="xl25"/>
    <w:basedOn w:val="a"/>
    <w:rsid w:val="00A06503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A06503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  <w:sz w:val="20"/>
    </w:rPr>
  </w:style>
  <w:style w:type="paragraph" w:styleId="aff3">
    <w:name w:val="Normal (Web)"/>
    <w:basedOn w:val="a"/>
    <w:rsid w:val="00A06503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A06503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A06503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  <w:sz w:val="20"/>
    </w:rPr>
  </w:style>
  <w:style w:type="paragraph" w:customStyle="1" w:styleId="aff4">
    <w:name w:val="шапка"/>
    <w:basedOn w:val="aff5"/>
    <w:rsid w:val="00A06503"/>
    <w:rPr>
      <w:sz w:val="18"/>
    </w:rPr>
  </w:style>
  <w:style w:type="paragraph" w:customStyle="1" w:styleId="aff5">
    <w:name w:val="таблица"/>
    <w:basedOn w:val="a"/>
    <w:rsid w:val="00A06503"/>
    <w:pPr>
      <w:keepLines/>
      <w:jc w:val="center"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A06503"/>
    <w:pPr>
      <w:keepLines/>
      <w:jc w:val="center"/>
    </w:pPr>
    <w:rPr>
      <w:spacing w:val="-2"/>
      <w:sz w:val="18"/>
    </w:rPr>
  </w:style>
  <w:style w:type="paragraph" w:customStyle="1" w:styleId="aff7">
    <w:name w:val="текст сноски"/>
    <w:basedOn w:val="a"/>
    <w:rsid w:val="00A06503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rsid w:val="00A06503"/>
    <w:rPr>
      <w:sz w:val="20"/>
      <w:vertAlign w:val="superscript"/>
    </w:rPr>
  </w:style>
  <w:style w:type="paragraph" w:customStyle="1" w:styleId="LeaftTabl">
    <w:name w:val="LeaftTabl"/>
    <w:basedOn w:val="a"/>
    <w:rsid w:val="00A06503"/>
    <w:pPr>
      <w:suppressLineNumbers/>
      <w:ind w:firstLine="426"/>
      <w:jc w:val="center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A06503"/>
    <w:pPr>
      <w:keepNext/>
      <w:keepLines/>
      <w:pBdr>
        <w:bottom w:val="single" w:sz="6" w:space="1" w:color="auto"/>
      </w:pBdr>
      <w:jc w:val="center"/>
    </w:pPr>
    <w:rPr>
      <w:rFonts w:ascii="Arial" w:hAnsi="Arial"/>
      <w:b/>
    </w:rPr>
  </w:style>
  <w:style w:type="paragraph" w:customStyle="1" w:styleId="Rith">
    <w:name w:val="Rith"/>
    <w:basedOn w:val="a"/>
    <w:rsid w:val="00A06503"/>
    <w:pPr>
      <w:spacing w:before="120"/>
      <w:jc w:val="right"/>
    </w:pPr>
  </w:style>
  <w:style w:type="paragraph" w:customStyle="1" w:styleId="aff9">
    <w:name w:val="&lt;таблица"/>
    <w:basedOn w:val="aff5"/>
    <w:rsid w:val="00A06503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A06503"/>
    <w:pPr>
      <w:jc w:val="center"/>
    </w:pPr>
  </w:style>
  <w:style w:type="paragraph" w:customStyle="1" w:styleId="-Tabl">
    <w:name w:val="&lt;-Tabl"/>
    <w:basedOn w:val="a"/>
    <w:rsid w:val="00A06503"/>
    <w:pPr>
      <w:ind w:left="62"/>
    </w:pPr>
  </w:style>
  <w:style w:type="paragraph" w:customStyle="1" w:styleId="Tabl1">
    <w:name w:val="_Tabl"/>
    <w:basedOn w:val="a"/>
    <w:rsid w:val="00A06503"/>
    <w:pPr>
      <w:ind w:left="403" w:hanging="403"/>
    </w:pPr>
  </w:style>
  <w:style w:type="paragraph" w:customStyle="1" w:styleId="14">
    <w:name w:val="Устроиство1"/>
    <w:basedOn w:val="15"/>
    <w:rsid w:val="00A06503"/>
  </w:style>
  <w:style w:type="paragraph" w:customStyle="1" w:styleId="15">
    <w:name w:val="Измеритель1"/>
    <w:basedOn w:val="a"/>
    <w:rsid w:val="00A06503"/>
    <w:pPr>
      <w:tabs>
        <w:tab w:val="left" w:pos="1134"/>
      </w:tabs>
    </w:pPr>
  </w:style>
  <w:style w:type="paragraph" w:customStyle="1" w:styleId="affa">
    <w:name w:val="Состав работ"/>
    <w:basedOn w:val="a"/>
    <w:rsid w:val="00A06503"/>
    <w:pPr>
      <w:tabs>
        <w:tab w:val="left" w:pos="1418"/>
      </w:tabs>
    </w:pPr>
  </w:style>
  <w:style w:type="paragraph" w:customStyle="1" w:styleId="affb">
    <w:name w:val="Измеритель"/>
    <w:basedOn w:val="a"/>
    <w:rsid w:val="00A06503"/>
    <w:pPr>
      <w:ind w:firstLine="425"/>
    </w:pPr>
  </w:style>
  <w:style w:type="paragraph" w:customStyle="1" w:styleId="affc">
    <w:name w:val="Устроиство"/>
    <w:basedOn w:val="affb"/>
    <w:rsid w:val="00A06503"/>
  </w:style>
  <w:style w:type="paragraph" w:customStyle="1" w:styleId="5Tabl">
    <w:name w:val="5Tabl"/>
    <w:basedOn w:val="a"/>
    <w:rsid w:val="00A06503"/>
    <w:pPr>
      <w:ind w:left="284"/>
    </w:pPr>
  </w:style>
  <w:style w:type="paragraph" w:customStyle="1" w:styleId="style1">
    <w:name w:val="style1"/>
    <w:rsid w:val="00A06503"/>
    <w:pPr>
      <w:widowControl w:val="0"/>
      <w:spacing w:before="480" w:after="240"/>
      <w:jc w:val="center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A06503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A06503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A06503"/>
    <w:pPr>
      <w:spacing w:before="58"/>
      <w:jc w:val="center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A06503"/>
    <w:pPr>
      <w:spacing w:before="100" w:after="100"/>
    </w:pPr>
    <w:rPr>
      <w:sz w:val="24"/>
    </w:rPr>
  </w:style>
  <w:style w:type="paragraph" w:styleId="24">
    <w:name w:val="Body Text 2"/>
    <w:basedOn w:val="a"/>
    <w:link w:val="25"/>
    <w:rsid w:val="00A06503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link w:val="24"/>
    <w:locked/>
    <w:rsid w:val="00C15842"/>
    <w:rPr>
      <w:rFonts w:ascii="TimesET" w:hAnsi="TimesET"/>
      <w:sz w:val="22"/>
    </w:rPr>
  </w:style>
  <w:style w:type="paragraph" w:customStyle="1" w:styleId="xl53">
    <w:name w:val="xl53"/>
    <w:basedOn w:val="a"/>
    <w:rsid w:val="00A06503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A065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rsid w:val="00F26140"/>
    <w:pPr>
      <w:spacing w:after="120"/>
      <w:ind w:left="284"/>
    </w:pPr>
    <w:rPr>
      <w:rFonts w:cs="Calibri"/>
      <w:iCs/>
    </w:rPr>
  </w:style>
  <w:style w:type="paragraph" w:customStyle="1" w:styleId="16">
    <w:name w:val="Заг1Попр"/>
    <w:basedOn w:val="a"/>
    <w:autoRedefine/>
    <w:rsid w:val="00A06503"/>
    <w:pPr>
      <w:spacing w:line="192" w:lineRule="auto"/>
      <w:jc w:val="center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A06503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A06503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rsid w:val="00A65FD0"/>
    <w:pPr>
      <w:spacing w:before="120" w:after="120"/>
    </w:pPr>
    <w:rPr>
      <w:rFonts w:cs="Calibri"/>
      <w:bCs/>
    </w:rPr>
  </w:style>
  <w:style w:type="paragraph" w:styleId="36">
    <w:name w:val="toc 3"/>
    <w:basedOn w:val="a"/>
    <w:next w:val="a"/>
    <w:autoRedefine/>
    <w:rsid w:val="00901C44"/>
    <w:pPr>
      <w:ind w:left="567"/>
    </w:pPr>
    <w:rPr>
      <w:rFonts w:cs="Calibri"/>
    </w:rPr>
  </w:style>
  <w:style w:type="paragraph" w:customStyle="1" w:styleId="Heading">
    <w:name w:val="Heading"/>
    <w:rsid w:val="00A06503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A06503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A06503"/>
    <w:pPr>
      <w:keepNext/>
      <w:spacing w:before="100" w:after="100"/>
      <w:outlineLvl w:val="3"/>
    </w:pPr>
    <w:rPr>
      <w:b/>
      <w:sz w:val="28"/>
    </w:rPr>
  </w:style>
  <w:style w:type="paragraph" w:styleId="affe">
    <w:name w:val="Plain Text"/>
    <w:basedOn w:val="a"/>
    <w:link w:val="afff"/>
    <w:rsid w:val="00A06503"/>
    <w:rPr>
      <w:rFonts w:ascii="Courier New" w:hAnsi="Courier New"/>
    </w:rPr>
  </w:style>
  <w:style w:type="character" w:customStyle="1" w:styleId="afff">
    <w:name w:val="Текст Знак"/>
    <w:link w:val="affe"/>
    <w:locked/>
    <w:rsid w:val="00C15842"/>
    <w:rPr>
      <w:rFonts w:ascii="Courier New" w:hAnsi="Courier New"/>
    </w:rPr>
  </w:style>
  <w:style w:type="paragraph" w:styleId="42">
    <w:name w:val="toc 4"/>
    <w:basedOn w:val="a"/>
    <w:next w:val="a"/>
    <w:autoRedefine/>
    <w:rsid w:val="00901C44"/>
    <w:pPr>
      <w:ind w:left="851"/>
    </w:pPr>
    <w:rPr>
      <w:rFonts w:cs="Calibri"/>
    </w:rPr>
  </w:style>
  <w:style w:type="table" w:styleId="afff0">
    <w:name w:val="Table Grid"/>
    <w:basedOn w:val="a1"/>
    <w:rsid w:val="00E421E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link w:val="18"/>
    <w:locked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link w:val="1a"/>
    <w:locked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jc w:val="center"/>
      <w:outlineLvl w:val="0"/>
    </w:pPr>
  </w:style>
  <w:style w:type="character" w:customStyle="1" w:styleId="1100">
    <w:name w:val="Заголовок №1 + 10"/>
    <w:aliases w:val="5 pt,Курсив"/>
    <w:rsid w:val="00E421EA"/>
    <w:rPr>
      <w:i/>
      <w:sz w:val="21"/>
      <w:shd w:val="clear" w:color="auto" w:fill="FFFFFF"/>
    </w:rPr>
  </w:style>
  <w:style w:type="character" w:customStyle="1" w:styleId="-1pt">
    <w:name w:val="Основной текст + Интервал -1 pt"/>
    <w:rsid w:val="00E421EA"/>
    <w:rPr>
      <w:spacing w:val="-20"/>
      <w:shd w:val="clear" w:color="auto" w:fill="FFFFFF"/>
    </w:rPr>
  </w:style>
  <w:style w:type="character" w:customStyle="1" w:styleId="11pt">
    <w:name w:val="Основной текст + 11 pt"/>
    <w:aliases w:val="Полужирный"/>
    <w:rsid w:val="00E421EA"/>
    <w:rPr>
      <w:b/>
      <w:spacing w:val="0"/>
      <w:sz w:val="22"/>
      <w:shd w:val="clear" w:color="auto" w:fill="FFFFFF"/>
    </w:rPr>
  </w:style>
  <w:style w:type="character" w:customStyle="1" w:styleId="afff2">
    <w:name w:val="Подпись к таблице"/>
    <w:rsid w:val="00E421EA"/>
    <w:rPr>
      <w:rFonts w:ascii="Times New Roman" w:hAnsi="Times New Roman"/>
      <w:spacing w:val="0"/>
      <w:sz w:val="23"/>
      <w:u w:val="single"/>
    </w:rPr>
  </w:style>
  <w:style w:type="character" w:customStyle="1" w:styleId="27">
    <w:name w:val="Основной текст (2)_"/>
    <w:link w:val="28"/>
    <w:locked/>
    <w:rsid w:val="00E421EA"/>
    <w:rPr>
      <w:spacing w:val="10"/>
      <w:sz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240" w:lineRule="atLeast"/>
    </w:pPr>
    <w:rPr>
      <w:spacing w:val="10"/>
      <w:sz w:val="15"/>
    </w:rPr>
  </w:style>
  <w:style w:type="character" w:customStyle="1" w:styleId="43">
    <w:name w:val="Основной текст (4)_"/>
    <w:link w:val="44"/>
    <w:locked/>
    <w:rsid w:val="00E421EA"/>
    <w:rPr>
      <w:sz w:val="23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421EA"/>
    <w:pPr>
      <w:shd w:val="clear" w:color="auto" w:fill="FFFFFF"/>
      <w:spacing w:line="240" w:lineRule="atLeast"/>
    </w:pPr>
    <w:rPr>
      <w:sz w:val="23"/>
    </w:rPr>
  </w:style>
  <w:style w:type="character" w:customStyle="1" w:styleId="52">
    <w:name w:val="Основной текст (5)_"/>
    <w:link w:val="53"/>
    <w:locked/>
    <w:rsid w:val="00E421EA"/>
    <w:rPr>
      <w:sz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240" w:lineRule="atLeast"/>
    </w:pPr>
    <w:rPr>
      <w:sz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240" w:lineRule="atLeast"/>
    </w:pPr>
    <w:rPr>
      <w:color w:val="000000"/>
      <w:sz w:val="19"/>
      <w:szCs w:val="19"/>
    </w:rPr>
  </w:style>
  <w:style w:type="character" w:customStyle="1" w:styleId="37">
    <w:name w:val="Заголовок №3_"/>
    <w:link w:val="38"/>
    <w:locked/>
    <w:rsid w:val="00E421EA"/>
    <w:rPr>
      <w:sz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jc w:val="center"/>
      <w:outlineLvl w:val="2"/>
    </w:pPr>
    <w:rPr>
      <w:sz w:val="23"/>
    </w:rPr>
  </w:style>
  <w:style w:type="character" w:customStyle="1" w:styleId="39">
    <w:name w:val="Основной текст (3)_"/>
    <w:link w:val="3a"/>
    <w:locked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rsid w:val="00EE1964"/>
    <w:rPr>
      <w:rFonts w:ascii="Times New Roman" w:hAnsi="Times New Roman"/>
      <w:i/>
      <w:sz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qFormat/>
    <w:rsid w:val="00370683"/>
    <w:rPr>
      <w:i/>
    </w:rPr>
  </w:style>
  <w:style w:type="character" w:styleId="afff5">
    <w:name w:val="Strong"/>
    <w:qFormat/>
    <w:rsid w:val="00370683"/>
    <w:rPr>
      <w:b/>
    </w:rPr>
  </w:style>
  <w:style w:type="character" w:customStyle="1" w:styleId="33pt">
    <w:name w:val="Основной текст (3) + Интервал 3 pt"/>
    <w:rsid w:val="00370683"/>
    <w:rPr>
      <w:rFonts w:ascii="Times New Roman" w:hAnsi="Times New Roman"/>
      <w:spacing w:val="70"/>
      <w:sz w:val="25"/>
      <w:shd w:val="clear" w:color="auto" w:fill="FFFFFF"/>
    </w:rPr>
  </w:style>
  <w:style w:type="character" w:customStyle="1" w:styleId="afff6">
    <w:name w:val="Подпись к картинке_"/>
    <w:link w:val="afff7"/>
    <w:locked/>
    <w:rsid w:val="00370683"/>
    <w:rPr>
      <w:sz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  <w:jc w:val="center"/>
    </w:pPr>
    <w:rPr>
      <w:sz w:val="15"/>
    </w:rPr>
  </w:style>
  <w:style w:type="character" w:customStyle="1" w:styleId="afff8">
    <w:name w:val="Колонтитул_"/>
    <w:link w:val="afff9"/>
    <w:locked/>
    <w:rsid w:val="00423CED"/>
    <w:rPr>
      <w:shd w:val="clear" w:color="auto" w:fill="FFFFFF"/>
    </w:rPr>
  </w:style>
  <w:style w:type="paragraph" w:customStyle="1" w:styleId="afff9">
    <w:name w:val="Колонтитул"/>
    <w:basedOn w:val="a"/>
    <w:link w:val="afff8"/>
    <w:rsid w:val="00423CED"/>
    <w:pPr>
      <w:shd w:val="clear" w:color="auto" w:fill="FFFFFF"/>
    </w:pPr>
  </w:style>
  <w:style w:type="character" w:customStyle="1" w:styleId="111">
    <w:name w:val="Колонтитул + 11"/>
    <w:aliases w:val="5 pt4"/>
    <w:rsid w:val="00423CED"/>
    <w:rPr>
      <w:spacing w:val="0"/>
      <w:sz w:val="23"/>
      <w:shd w:val="clear" w:color="auto" w:fill="FFFFFF"/>
    </w:rPr>
  </w:style>
  <w:style w:type="character" w:customStyle="1" w:styleId="45">
    <w:name w:val="Основной текст (4) + Полужирный"/>
    <w:rsid w:val="00423CED"/>
    <w:rPr>
      <w:rFonts w:ascii="Times New Roman" w:hAnsi="Times New Roman"/>
      <w:b/>
      <w:sz w:val="20"/>
      <w:shd w:val="clear" w:color="auto" w:fill="FFFFFF"/>
    </w:rPr>
  </w:style>
  <w:style w:type="character" w:customStyle="1" w:styleId="73">
    <w:name w:val="Основной текст (7)_"/>
    <w:link w:val="74"/>
    <w:locked/>
    <w:rsid w:val="00423CED"/>
    <w:rPr>
      <w:rFonts w:ascii="Tahoma" w:eastAsia="Times New Roman" w:hAnsi="Tahoma"/>
      <w:sz w:val="16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423CED"/>
    <w:pPr>
      <w:shd w:val="clear" w:color="auto" w:fill="FFFFFF"/>
      <w:spacing w:line="240" w:lineRule="atLeast"/>
    </w:pPr>
    <w:rPr>
      <w:rFonts w:ascii="Tahoma" w:hAnsi="Tahoma"/>
      <w:sz w:val="16"/>
    </w:rPr>
  </w:style>
  <w:style w:type="character" w:customStyle="1" w:styleId="TimesNewRoman">
    <w:name w:val="Основной текст + Times New Roman"/>
    <w:aliases w:val="8,5 pt3"/>
    <w:rsid w:val="00423CED"/>
    <w:rPr>
      <w:rFonts w:ascii="Times New Roman" w:hAnsi="Times New Roman"/>
      <w:sz w:val="17"/>
      <w:shd w:val="clear" w:color="auto" w:fill="FFFFFF"/>
    </w:rPr>
  </w:style>
  <w:style w:type="character" w:customStyle="1" w:styleId="2Tahoma">
    <w:name w:val="Основной текст (2) + Tahoma"/>
    <w:aliases w:val="7,5 pt2"/>
    <w:rsid w:val="00423CED"/>
    <w:rPr>
      <w:rFonts w:ascii="Tahoma" w:eastAsia="Times New Roman" w:hAnsi="Tahoma"/>
      <w:spacing w:val="10"/>
      <w:sz w:val="15"/>
      <w:shd w:val="clear" w:color="auto" w:fill="FFFFFF"/>
    </w:rPr>
  </w:style>
  <w:style w:type="paragraph" w:customStyle="1" w:styleId="xl65">
    <w:name w:val="xl65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423CED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423CED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0">
    <w:name w:val="xl70"/>
    <w:basedOn w:val="a"/>
    <w:rsid w:val="00423C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2a">
    <w:name w:val="Техчасть2"/>
    <w:basedOn w:val="a"/>
    <w:link w:val="2b"/>
    <w:rsid w:val="00423CED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link w:val="2a"/>
    <w:locked/>
    <w:rsid w:val="00423CED"/>
    <w:rPr>
      <w:rFonts w:cs="Times New Roman"/>
    </w:rPr>
  </w:style>
  <w:style w:type="paragraph" w:customStyle="1" w:styleId="afffa">
    <w:name w:val="заголовок раздела"/>
    <w:basedOn w:val="a"/>
    <w:link w:val="afffb"/>
    <w:rsid w:val="00DA3EAD"/>
    <w:pPr>
      <w:spacing w:line="276" w:lineRule="auto"/>
      <w:jc w:val="center"/>
    </w:pPr>
    <w:rPr>
      <w:b/>
      <w:caps/>
      <w:sz w:val="30"/>
    </w:rPr>
  </w:style>
  <w:style w:type="character" w:customStyle="1" w:styleId="afffb">
    <w:name w:val="заголовок раздела Знак"/>
    <w:link w:val="afffa"/>
    <w:locked/>
    <w:rsid w:val="00DA3EAD"/>
    <w:rPr>
      <w:b/>
      <w:caps/>
      <w:sz w:val="30"/>
    </w:rPr>
  </w:style>
  <w:style w:type="paragraph" w:customStyle="1" w:styleId="afffc">
    <w:name w:val="письма главные"/>
    <w:basedOn w:val="a"/>
    <w:rsid w:val="000A4DB7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afffd">
    <w:name w:val="основной текст"/>
    <w:basedOn w:val="2a"/>
    <w:rsid w:val="006F59C8"/>
    <w:pPr>
      <w:suppressAutoHyphens/>
      <w:ind w:firstLine="0"/>
    </w:pPr>
    <w:rPr>
      <w:sz w:val="24"/>
      <w:szCs w:val="24"/>
    </w:rPr>
  </w:style>
  <w:style w:type="paragraph" w:customStyle="1" w:styleId="1110">
    <w:name w:val="Основной текст111"/>
    <w:basedOn w:val="afffd"/>
    <w:rsid w:val="0030486F"/>
    <w:pPr>
      <w:ind w:firstLine="284"/>
    </w:pPr>
  </w:style>
  <w:style w:type="paragraph" w:customStyle="1" w:styleId="afffe">
    <w:name w:val="Приложения"/>
    <w:basedOn w:val="18"/>
    <w:rsid w:val="00A05D8E"/>
    <w:pPr>
      <w:shd w:val="clear" w:color="auto" w:fill="auto"/>
      <w:spacing w:after="0" w:line="240" w:lineRule="auto"/>
      <w:contextualSpacing/>
      <w:jc w:val="right"/>
    </w:pPr>
    <w:rPr>
      <w:b/>
      <w:sz w:val="24"/>
      <w:szCs w:val="24"/>
    </w:rPr>
  </w:style>
  <w:style w:type="paragraph" w:customStyle="1" w:styleId="xl63">
    <w:name w:val="xl63"/>
    <w:basedOn w:val="a"/>
    <w:rsid w:val="000350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350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styleId="54">
    <w:name w:val="toc 5"/>
    <w:basedOn w:val="a"/>
    <w:next w:val="a"/>
    <w:autoRedefine/>
    <w:rsid w:val="00F26140"/>
    <w:pPr>
      <w:ind w:left="1134"/>
    </w:pPr>
    <w:rPr>
      <w:rFonts w:cs="Calibri"/>
    </w:rPr>
  </w:style>
  <w:style w:type="paragraph" w:styleId="62">
    <w:name w:val="toc 6"/>
    <w:basedOn w:val="a"/>
    <w:next w:val="a"/>
    <w:autoRedefine/>
    <w:rsid w:val="00901C44"/>
    <w:pPr>
      <w:ind w:left="1000"/>
    </w:pPr>
    <w:rPr>
      <w:rFonts w:ascii="Calibri" w:hAnsi="Calibri" w:cs="Calibri"/>
    </w:rPr>
  </w:style>
  <w:style w:type="paragraph" w:styleId="75">
    <w:name w:val="toc 7"/>
    <w:basedOn w:val="a"/>
    <w:next w:val="a"/>
    <w:autoRedefine/>
    <w:rsid w:val="00901C44"/>
    <w:pPr>
      <w:ind w:left="1200"/>
    </w:pPr>
    <w:rPr>
      <w:rFonts w:ascii="Calibri" w:hAnsi="Calibri" w:cs="Calibri"/>
    </w:rPr>
  </w:style>
  <w:style w:type="paragraph" w:styleId="82">
    <w:name w:val="toc 8"/>
    <w:basedOn w:val="a"/>
    <w:next w:val="a"/>
    <w:autoRedefine/>
    <w:rsid w:val="00901C44"/>
    <w:pPr>
      <w:ind w:left="1400"/>
    </w:pPr>
    <w:rPr>
      <w:rFonts w:ascii="Calibri" w:hAnsi="Calibri" w:cs="Calibri"/>
    </w:rPr>
  </w:style>
  <w:style w:type="paragraph" w:styleId="92">
    <w:name w:val="toc 9"/>
    <w:basedOn w:val="a"/>
    <w:next w:val="a"/>
    <w:autoRedefine/>
    <w:rsid w:val="00AF635C"/>
    <w:pPr>
      <w:ind w:left="1600"/>
    </w:pPr>
    <w:rPr>
      <w:rFonts w:ascii="Calibri" w:hAnsi="Calibri" w:cs="Calibri"/>
    </w:rPr>
  </w:style>
  <w:style w:type="paragraph" w:customStyle="1" w:styleId="xl82">
    <w:name w:val="xl82"/>
    <w:basedOn w:val="a"/>
    <w:rsid w:val="002E3B6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2E3B60"/>
    <w:pP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5">
    <w:name w:val="xl85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6">
    <w:name w:val="xl86"/>
    <w:basedOn w:val="a"/>
    <w:rsid w:val="002E3B6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character" w:customStyle="1" w:styleId="1101">
    <w:name w:val="Заголовок №1 + 101"/>
    <w:aliases w:val="5 pt1,Курсив1"/>
    <w:rsid w:val="006A0EA0"/>
    <w:rPr>
      <w:i/>
      <w:sz w:val="21"/>
      <w:shd w:val="clear" w:color="auto" w:fill="FFFFFF"/>
    </w:rPr>
  </w:style>
  <w:style w:type="paragraph" w:customStyle="1" w:styleId="font5">
    <w:name w:val="font5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7">
    <w:name w:val="font7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8">
    <w:name w:val="font8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"/>
    <w:rsid w:val="00916A2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10">
    <w:name w:val="font10"/>
    <w:basedOn w:val="a"/>
    <w:rsid w:val="00916A2C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87">
    <w:name w:val="xl87"/>
    <w:basedOn w:val="a"/>
    <w:rsid w:val="00916A2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89">
    <w:name w:val="xl89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90">
    <w:name w:val="xl9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1">
    <w:name w:val="xl9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2">
    <w:name w:val="xl9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3">
    <w:name w:val="xl93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4">
    <w:name w:val="xl9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10">
    <w:name w:val="xl11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1">
    <w:name w:val="xl11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916A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1">
    <w:name w:val="xl12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4">
    <w:name w:val="xl12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5">
    <w:name w:val="xl12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916A2C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3">
    <w:name w:val="xl133"/>
    <w:basedOn w:val="a"/>
    <w:rsid w:val="00916A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4">
    <w:name w:val="xl134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916A2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916A2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916A2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2">
    <w:name w:val="xl142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3">
    <w:name w:val="xl14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49">
    <w:name w:val="xl14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916A2C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916A2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1b">
    <w:name w:val="Заголовок оглавления1"/>
    <w:basedOn w:val="1"/>
    <w:next w:val="a"/>
    <w:rsid w:val="00616D7D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affff">
    <w:name w:val="Оглавление"/>
    <w:basedOn w:val="a"/>
    <w:next w:val="a"/>
    <w:rsid w:val="00901C44"/>
    <w:pPr>
      <w:widowControl w:val="0"/>
      <w:autoSpaceDE w:val="0"/>
      <w:autoSpaceDN w:val="0"/>
      <w:adjustRightInd w:val="0"/>
      <w:ind w:left="140"/>
      <w:jc w:val="both"/>
    </w:pPr>
    <w:rPr>
      <w:rFonts w:ascii="Arial" w:hAnsi="Arial" w:cs="Arial"/>
      <w:sz w:val="24"/>
      <w:szCs w:val="24"/>
    </w:rPr>
  </w:style>
  <w:style w:type="paragraph" w:customStyle="1" w:styleId="1c">
    <w:name w:val="Абзац списка1"/>
    <w:basedOn w:val="a"/>
    <w:rsid w:val="001A195E"/>
    <w:pPr>
      <w:ind w:left="720"/>
      <w:contextualSpacing/>
    </w:pPr>
  </w:style>
  <w:style w:type="character" w:customStyle="1" w:styleId="affff0">
    <w:name w:val="Гипертекстовая ссылка"/>
    <w:rsid w:val="00B547A8"/>
    <w:rPr>
      <w:color w:val="008000"/>
    </w:rPr>
  </w:style>
  <w:style w:type="character" w:customStyle="1" w:styleId="affff1">
    <w:name w:val="Цветовое выделение"/>
    <w:rsid w:val="00B547A8"/>
    <w:rPr>
      <w:b/>
      <w:color w:val="000080"/>
    </w:rPr>
  </w:style>
  <w:style w:type="paragraph" w:customStyle="1" w:styleId="affff2">
    <w:name w:val="Комментарий"/>
    <w:basedOn w:val="a"/>
    <w:next w:val="a"/>
    <w:rsid w:val="00B547A8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3">
    <w:name w:val="Нормальный (таблица)"/>
    <w:basedOn w:val="a"/>
    <w:next w:val="a"/>
    <w:rsid w:val="00B547A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4">
    <w:name w:val="Прижатый влево"/>
    <w:basedOn w:val="a"/>
    <w:next w:val="a"/>
    <w:rsid w:val="00B547A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d">
    <w:name w:val="ТехчастьТ1"/>
    <w:basedOn w:val="a5"/>
    <w:rsid w:val="00806A24"/>
    <w:pPr>
      <w:tabs>
        <w:tab w:val="left" w:pos="284"/>
        <w:tab w:val="left" w:pos="567"/>
        <w:tab w:val="left" w:pos="851"/>
      </w:tabs>
      <w:spacing w:after="0"/>
      <w:jc w:val="center"/>
    </w:pPr>
  </w:style>
  <w:style w:type="paragraph" w:customStyle="1" w:styleId="2c">
    <w:name w:val="ТехчастьТ2"/>
    <w:basedOn w:val="a5"/>
    <w:rsid w:val="00806A24"/>
    <w:pPr>
      <w:tabs>
        <w:tab w:val="left" w:pos="284"/>
        <w:tab w:val="left" w:pos="567"/>
        <w:tab w:val="left" w:pos="851"/>
      </w:tabs>
      <w:spacing w:after="0"/>
    </w:pPr>
  </w:style>
  <w:style w:type="paragraph" w:customStyle="1" w:styleId="01">
    <w:name w:val="Техчасть01"/>
    <w:basedOn w:val="a"/>
    <w:rsid w:val="00806A24"/>
    <w:pPr>
      <w:tabs>
        <w:tab w:val="left" w:pos="567"/>
      </w:tabs>
      <w:ind w:firstLine="284"/>
      <w:jc w:val="center"/>
    </w:pPr>
    <w:rPr>
      <w:b/>
      <w:sz w:val="24"/>
    </w:rPr>
  </w:style>
  <w:style w:type="paragraph" w:customStyle="1" w:styleId="Z123">
    <w:name w:val="Z123"/>
    <w:basedOn w:val="1"/>
    <w:rsid w:val="00806A24"/>
    <w:pPr>
      <w:spacing w:before="240" w:after="60"/>
      <w:jc w:val="right"/>
    </w:pPr>
    <w:rPr>
      <w:rFonts w:cs="Arial"/>
      <w:bCs/>
      <w:kern w:val="32"/>
      <w:szCs w:val="32"/>
    </w:rPr>
  </w:style>
  <w:style w:type="paragraph" w:customStyle="1" w:styleId="1hj">
    <w:name w:val="Стиль1hj"/>
    <w:basedOn w:val="a"/>
    <w:rsid w:val="00806A24"/>
    <w:pPr>
      <w:jc w:val="center"/>
    </w:pPr>
    <w:rPr>
      <w:b/>
      <w:sz w:val="24"/>
    </w:rPr>
  </w:style>
  <w:style w:type="character" w:customStyle="1" w:styleId="b-company-infonumber">
    <w:name w:val="b-company-info__number"/>
    <w:rsid w:val="0070220C"/>
    <w:rPr>
      <w:rFonts w:cs="Times New Roman"/>
    </w:rPr>
  </w:style>
  <w:style w:type="character" w:customStyle="1" w:styleId="1e">
    <w:name w:val="Неразрешенное упоминание1"/>
    <w:basedOn w:val="a0"/>
    <w:uiPriority w:val="99"/>
    <w:semiHidden/>
    <w:unhideWhenUsed/>
    <w:rsid w:val="009768FB"/>
    <w:rPr>
      <w:color w:val="605E5C"/>
      <w:shd w:val="clear" w:color="auto" w:fill="E1DFDD"/>
    </w:rPr>
  </w:style>
  <w:style w:type="character" w:styleId="affff5">
    <w:name w:val="Unresolved Mention"/>
    <w:basedOn w:val="a0"/>
    <w:uiPriority w:val="99"/>
    <w:semiHidden/>
    <w:unhideWhenUsed/>
    <w:rsid w:val="00F41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nsight2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ov_ia\Documents\&#1052;&#1086;&#1080;%20&#1087;&#1088;&#1086;&#1075;&#1088;&#1072;&#1084;&#1084;&#1099;\&#1050;&#1086;&#1085;&#1074;&#1077;&#1088;&#1090;&#1086;&#1088;%20&#1052;&#1080;&#1085;&#1057;&#1090;&#1088;&#1086;&#1081;\&#1058;&#1072;&#1073;&#1083;&#1080;&#1094;&#1072;%20&#1051;&#1077;&#1085;&#1099;%20&#1074;%20Worde%204%20&#1082;&#1074;&#1072;&#1088;&#1090;&#1072;&#1083;%202012\&#1094;&#1077;&#1085;&#107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16BA-F711-438D-AE45-D89D4EA1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цена</Template>
  <TotalTime>88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Чернов Игорь Анатольевич</dc:creator>
  <cp:lastModifiedBy>Иванова Анжелика Владимировна</cp:lastModifiedBy>
  <cp:revision>17</cp:revision>
  <cp:lastPrinted>2020-12-16T08:44:00Z</cp:lastPrinted>
  <dcterms:created xsi:type="dcterms:W3CDTF">2020-12-16T07:07:00Z</dcterms:created>
  <dcterms:modified xsi:type="dcterms:W3CDTF">2022-06-09T06:39:00Z</dcterms:modified>
</cp:coreProperties>
</file>